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41BE63" w14:textId="78743721" w:rsidR="00E85CF1" w:rsidRPr="00E85CF1" w:rsidRDefault="00E85CF1" w:rsidP="00E85CF1">
      <w:pPr>
        <w:tabs>
          <w:tab w:val="left" w:pos="1800"/>
          <w:tab w:val="right" w:pos="9360"/>
        </w:tabs>
        <w:spacing w:after="0"/>
        <w:rPr>
          <w:rFonts w:ascii="Arial" w:hAnsi="Arial"/>
          <w:b/>
          <w:highlight w:val="yellow"/>
          <w:lang w:val="en-US"/>
        </w:rPr>
      </w:pPr>
      <w:r w:rsidRPr="00E85CF1">
        <w:rPr>
          <w:rFonts w:ascii="Arial" w:hAnsi="Arial"/>
          <w:b/>
          <w:lang w:val="en-US"/>
        </w:rPr>
        <w:t>3GPP TSG RAN WG1 Meeting #96bis</w:t>
      </w:r>
      <w:r w:rsidRPr="00E85CF1">
        <w:rPr>
          <w:rFonts w:ascii="Arial" w:hAnsi="Arial"/>
          <w:b/>
          <w:lang w:val="en-US"/>
        </w:rPr>
        <w:tab/>
        <w:t>R1-19</w:t>
      </w:r>
      <w:r w:rsidR="008338B8">
        <w:rPr>
          <w:rFonts w:ascii="Arial" w:hAnsi="Arial"/>
          <w:b/>
          <w:lang w:val="en-US"/>
        </w:rPr>
        <w:t>0566</w:t>
      </w:r>
      <w:bookmarkStart w:id="0" w:name="_GoBack"/>
      <w:bookmarkEnd w:id="0"/>
    </w:p>
    <w:p w14:paraId="7C31A278" w14:textId="77777777" w:rsidR="00E85CF1" w:rsidRPr="00E85CF1" w:rsidRDefault="00E85CF1" w:rsidP="00E85CF1">
      <w:pPr>
        <w:tabs>
          <w:tab w:val="left" w:pos="1800"/>
          <w:tab w:val="right" w:pos="9360"/>
        </w:tabs>
        <w:spacing w:after="0"/>
        <w:rPr>
          <w:rFonts w:ascii="Arial" w:hAnsi="Arial"/>
          <w:b/>
          <w:lang w:val="en-US"/>
        </w:rPr>
      </w:pPr>
      <w:r w:rsidRPr="00E85CF1">
        <w:rPr>
          <w:rFonts w:ascii="Arial" w:hAnsi="Arial"/>
          <w:b/>
          <w:lang w:val="en-US"/>
        </w:rPr>
        <w:t>Xian, China, April 8th- 12th, 2019</w:t>
      </w:r>
    </w:p>
    <w:p w14:paraId="079346D6" w14:textId="77777777" w:rsidR="006F07D6" w:rsidRPr="00045AA3" w:rsidRDefault="006F07D6" w:rsidP="006F07D6">
      <w:pPr>
        <w:pStyle w:val="3GPPHeader"/>
        <w:rPr>
          <w:lang w:val="en-US"/>
        </w:rPr>
      </w:pPr>
    </w:p>
    <w:p w14:paraId="38112F2C" w14:textId="77777777" w:rsidR="006F07D6" w:rsidRPr="00327997" w:rsidRDefault="006F07D6" w:rsidP="006F07D6">
      <w:pPr>
        <w:pStyle w:val="3GPPHeader"/>
      </w:pPr>
      <w:r w:rsidRPr="00327997">
        <w:t>Source:</w:t>
      </w:r>
      <w:r w:rsidRPr="00327997">
        <w:tab/>
        <w:t>Ericsson</w:t>
      </w:r>
    </w:p>
    <w:p w14:paraId="064B8401" w14:textId="4A615FC7" w:rsidR="006F07D6" w:rsidRPr="00561DAC" w:rsidRDefault="006F07D6" w:rsidP="006F07D6">
      <w:pPr>
        <w:pStyle w:val="3GPPHeader"/>
      </w:pPr>
      <w:r w:rsidRPr="00327997">
        <w:t>Title:</w:t>
      </w:r>
      <w:r w:rsidRPr="00327997">
        <w:tab/>
      </w:r>
      <w:r w:rsidR="008A4193">
        <w:t>NC-JT performance with</w:t>
      </w:r>
      <w:r w:rsidR="003E1F4A">
        <w:t xml:space="preserve"> </w:t>
      </w:r>
      <w:r w:rsidR="008A4193">
        <w:t xml:space="preserve">layer restriction </w:t>
      </w:r>
      <w:r w:rsidR="003E1F4A">
        <w:t>between TRPs</w:t>
      </w:r>
    </w:p>
    <w:p w14:paraId="1A13C5C0" w14:textId="296362E7" w:rsidR="006F07D6" w:rsidRPr="00B91755" w:rsidRDefault="006F07D6" w:rsidP="006F07D6">
      <w:pPr>
        <w:pStyle w:val="3GPPHeader"/>
        <w:rPr>
          <w:lang w:val="en-US"/>
        </w:rPr>
      </w:pPr>
      <w:r w:rsidRPr="00561DAC">
        <w:rPr>
          <w:lang w:val="en-US"/>
        </w:rPr>
        <w:t>Agenda Item:</w:t>
      </w:r>
      <w:r w:rsidRPr="00561DAC">
        <w:rPr>
          <w:lang w:val="en-US"/>
        </w:rPr>
        <w:tab/>
      </w:r>
      <w:r w:rsidRPr="00CE540B">
        <w:rPr>
          <w:lang w:val="en-US"/>
        </w:rPr>
        <w:t>7.2.8.</w:t>
      </w:r>
      <w:r>
        <w:rPr>
          <w:lang w:val="en-US"/>
        </w:rPr>
        <w:t>6</w:t>
      </w:r>
    </w:p>
    <w:p w14:paraId="039610C0" w14:textId="77777777" w:rsidR="006F07D6" w:rsidRPr="00CE0424" w:rsidRDefault="006F07D6" w:rsidP="006F07D6">
      <w:pPr>
        <w:pStyle w:val="3GPPHeader"/>
      </w:pPr>
      <w:r w:rsidRPr="00327997">
        <w:t>Document for:</w:t>
      </w:r>
      <w:r w:rsidRPr="00327997">
        <w:tab/>
      </w:r>
      <w:r>
        <w:t>Discussion and</w:t>
      </w:r>
      <w:r w:rsidRPr="009C6832">
        <w:t xml:space="preserve"> Decision</w:t>
      </w:r>
    </w:p>
    <w:p w14:paraId="72B2365A" w14:textId="74A9BC85" w:rsidR="00E90E49" w:rsidRPr="00CE0424" w:rsidRDefault="007F75D5" w:rsidP="00CE0424">
      <w:pPr>
        <w:pStyle w:val="Heading1"/>
      </w:pPr>
      <w:r>
        <w:t>Introduction</w:t>
      </w:r>
    </w:p>
    <w:p w14:paraId="0C5FB500" w14:textId="6491469B" w:rsidR="00774D3A" w:rsidRDefault="00FF71BD" w:rsidP="0005092A">
      <w:pPr>
        <w:pStyle w:val="BodyText"/>
        <w:spacing w:before="240"/>
      </w:pPr>
      <w:r>
        <w:t>In</w:t>
      </w:r>
      <w:r w:rsidR="005D1736">
        <w:t xml:space="preserve"> </w:t>
      </w:r>
      <w:r w:rsidR="0086536B">
        <w:t xml:space="preserve">our </w:t>
      </w:r>
      <w:r w:rsidR="005D1736">
        <w:t xml:space="preserve">previous </w:t>
      </w:r>
      <w:r w:rsidR="00F72C7F">
        <w:t>NC-JT evaluations</w:t>
      </w:r>
      <w:r w:rsidR="0086536B">
        <w:t xml:space="preserve"> </w:t>
      </w:r>
      <w:r w:rsidR="0086536B">
        <w:fldChar w:fldCharType="begin"/>
      </w:r>
      <w:r w:rsidR="0086536B">
        <w:instrText xml:space="preserve"> REF _Ref534905997 \r \h </w:instrText>
      </w:r>
      <w:r w:rsidR="0086536B">
        <w:fldChar w:fldCharType="separate"/>
      </w:r>
      <w:r w:rsidR="00DC77F2">
        <w:t>[1]</w:t>
      </w:r>
      <w:r w:rsidR="0086536B">
        <w:fldChar w:fldCharType="end"/>
      </w:r>
      <w:r>
        <w:t xml:space="preserve">, </w:t>
      </w:r>
      <w:r w:rsidR="00F72C7F">
        <w:t>i</w:t>
      </w:r>
      <w:r w:rsidR="000579FB">
        <w:t xml:space="preserve">t is </w:t>
      </w:r>
      <w:r w:rsidR="004207C8">
        <w:t>observed</w:t>
      </w:r>
      <w:r w:rsidR="000579FB">
        <w:t xml:space="preserve"> that in general NC-JT</w:t>
      </w:r>
      <w:r w:rsidR="00EB2B3B">
        <w:t xml:space="preserve"> only</w:t>
      </w:r>
      <w:r w:rsidR="000579FB">
        <w:t xml:space="preserve"> provide</w:t>
      </w:r>
      <w:r w:rsidR="00FC09FB">
        <w:t>s</w:t>
      </w:r>
      <w:r w:rsidR="000579FB">
        <w:t xml:space="preserve"> </w:t>
      </w:r>
      <w:r w:rsidR="00EB2B3B">
        <w:t xml:space="preserve">some </w:t>
      </w:r>
      <w:r w:rsidR="000579FB">
        <w:t xml:space="preserve">performance gain over </w:t>
      </w:r>
      <w:r w:rsidR="008315E5">
        <w:t>DPS when</w:t>
      </w:r>
      <w:r w:rsidR="00FC09FB">
        <w:t xml:space="preserve"> </w:t>
      </w:r>
      <w:r w:rsidR="00E75434">
        <w:t xml:space="preserve">the number </w:t>
      </w:r>
      <w:r w:rsidR="008315E5">
        <w:t>of Tx</w:t>
      </w:r>
      <w:r w:rsidR="00E75434">
        <w:t xml:space="preserve"> ports per TRP is less than the number of Rx ports at UE</w:t>
      </w:r>
      <w:r w:rsidR="003E450F">
        <w:t xml:space="preserve"> and when the system load is low, i.e.., &lt;30% of </w:t>
      </w:r>
      <w:r w:rsidR="00122820">
        <w:t xml:space="preserve">resource utilization (RU) </w:t>
      </w:r>
      <w:r w:rsidR="008315E5">
        <w:t>with single TRP scheduling</w:t>
      </w:r>
      <w:r w:rsidR="003E450F">
        <w:t xml:space="preserve">. </w:t>
      </w:r>
      <w:r w:rsidR="00E75434">
        <w:t xml:space="preserve"> </w:t>
      </w:r>
      <w:r w:rsidR="0015341A">
        <w:t>In these case</w:t>
      </w:r>
      <w:r w:rsidR="00774D3A">
        <w:t>s</w:t>
      </w:r>
      <w:r w:rsidR="0015341A">
        <w:t xml:space="preserve">, </w:t>
      </w:r>
      <w:r w:rsidR="00F009DA">
        <w:t xml:space="preserve">scheduling data from two TRPs </w:t>
      </w:r>
      <w:r w:rsidR="009A009F">
        <w:t xml:space="preserve">allows to use higher aggregated ranks </w:t>
      </w:r>
      <w:r w:rsidR="00774D3A">
        <w:t xml:space="preserve">than </w:t>
      </w:r>
      <w:r w:rsidR="00F43D10">
        <w:t xml:space="preserve">what </w:t>
      </w:r>
      <w:r w:rsidR="00774D3A">
        <w:t xml:space="preserve">can be provided from a single TRP. </w:t>
      </w:r>
    </w:p>
    <w:p w14:paraId="687FF2ED" w14:textId="0915DFA3" w:rsidR="003E30C6" w:rsidRDefault="00962B82" w:rsidP="0005092A">
      <w:pPr>
        <w:pStyle w:val="BodyText"/>
        <w:spacing w:before="240"/>
      </w:pPr>
      <w:r>
        <w:t xml:space="preserve">In case of 4Tx ports per TRP and </w:t>
      </w:r>
      <w:r w:rsidR="003F3F7B">
        <w:t xml:space="preserve">4Rx or </w:t>
      </w:r>
      <w:r>
        <w:t>8</w:t>
      </w:r>
      <w:r w:rsidR="00C641E4">
        <w:t>Rx at</w:t>
      </w:r>
      <w:r>
        <w:t xml:space="preserve"> UE, o</w:t>
      </w:r>
      <w:r w:rsidR="00865005">
        <w:t xml:space="preserve">ne question </w:t>
      </w:r>
      <w:r w:rsidR="003F3F7B">
        <w:t xml:space="preserve">is whether </w:t>
      </w:r>
      <w:r w:rsidR="001D15A9">
        <w:t xml:space="preserve">all the layer combinations </w:t>
      </w:r>
      <w:r w:rsidR="004343A3">
        <w:t>from two TRPs</w:t>
      </w:r>
      <w:r w:rsidR="002203EE">
        <w:t xml:space="preserve">, </w:t>
      </w:r>
      <w:r w:rsidR="00797432">
        <w:t>(L1,</w:t>
      </w:r>
      <w:r w:rsidR="00DD5EF8">
        <w:t xml:space="preserve"> </w:t>
      </w:r>
      <w:r w:rsidR="00797432">
        <w:t xml:space="preserve">L2), </w:t>
      </w:r>
      <w:r w:rsidR="004343A3">
        <w:t xml:space="preserve">need to be supported in order to </w:t>
      </w:r>
      <w:r w:rsidR="003E30C6">
        <w:t>maintain these</w:t>
      </w:r>
      <w:r w:rsidR="004343A3">
        <w:t xml:space="preserve"> NC-JT gains</w:t>
      </w:r>
      <w:r w:rsidR="002203EE">
        <w:t xml:space="preserve">. </w:t>
      </w:r>
      <w:r w:rsidR="00797432">
        <w:t xml:space="preserve">For example, in case of 4Rx  at the UE, </w:t>
      </w:r>
      <w:r w:rsidR="00DD5EF8">
        <w:t xml:space="preserve">the possible layer combinations </w:t>
      </w:r>
      <w:r w:rsidR="00A404E5">
        <w:t xml:space="preserve">of </w:t>
      </w:r>
      <w:r w:rsidR="00335889">
        <w:t>(L1,</w:t>
      </w:r>
      <w:r w:rsidR="00DD5EF8">
        <w:t xml:space="preserve"> </w:t>
      </w:r>
      <w:r w:rsidR="00335889">
        <w:t xml:space="preserve">L2) </w:t>
      </w:r>
      <w:r w:rsidR="00993EE0">
        <w:t xml:space="preserve">include </w:t>
      </w:r>
      <w:r w:rsidR="00DD5EF8">
        <w:t>{(1,1),(1,2),(2,1),</w:t>
      </w:r>
      <w:r w:rsidR="00464964">
        <w:t>(2,2)</w:t>
      </w:r>
      <w:r w:rsidR="00FD1263">
        <w:t>,</w:t>
      </w:r>
      <w:r w:rsidR="00DD5EF8">
        <w:t>(1,3),(3,1)</w:t>
      </w:r>
      <w:r w:rsidR="00FD1263">
        <w:t xml:space="preserve"> }</w:t>
      </w:r>
      <w:r w:rsidR="003344D8">
        <w:t xml:space="preserve">, </w:t>
      </w:r>
      <w:r w:rsidR="003344D8" w:rsidRPr="004A3478">
        <w:t xml:space="preserve">the question </w:t>
      </w:r>
      <w:r w:rsidR="003344D8">
        <w:t xml:space="preserve">is whether </w:t>
      </w:r>
      <w:r w:rsidR="009014D0">
        <w:t xml:space="preserve"> (L1,L2) =</w:t>
      </w:r>
      <w:r w:rsidR="00335889">
        <w:t xml:space="preserve"> (3,1)</w:t>
      </w:r>
      <w:r w:rsidR="006D204B">
        <w:t xml:space="preserve"> and (1,3)</w:t>
      </w:r>
      <w:r w:rsidR="003344D8">
        <w:t>, which</w:t>
      </w:r>
      <w:r w:rsidR="006D204B">
        <w:t xml:space="preserve"> represent</w:t>
      </w:r>
      <w:r w:rsidR="00CF1C22">
        <w:t xml:space="preserve"> </w:t>
      </w:r>
      <w:r w:rsidR="00321890">
        <w:t xml:space="preserve">highly </w:t>
      </w:r>
      <w:r w:rsidR="00E34987">
        <w:t>un</w:t>
      </w:r>
      <w:r w:rsidR="00321890">
        <w:t xml:space="preserve">balanced </w:t>
      </w:r>
      <w:r w:rsidR="003344D8">
        <w:t>layer combinations, should be supported.</w:t>
      </w:r>
      <w:r w:rsidR="0070596D">
        <w:t xml:space="preserve"> </w:t>
      </w:r>
    </w:p>
    <w:p w14:paraId="52ECEE96" w14:textId="1732D2E0" w:rsidR="00F07DE0" w:rsidRDefault="0070596D" w:rsidP="0005092A">
      <w:pPr>
        <w:pStyle w:val="BodyText"/>
        <w:spacing w:before="240"/>
      </w:pPr>
      <w:r>
        <w:t xml:space="preserve">In another example </w:t>
      </w:r>
      <w:r w:rsidR="005D4F9D">
        <w:t>where 8</w:t>
      </w:r>
      <w:r>
        <w:t xml:space="preserve">Rx ports </w:t>
      </w:r>
      <w:r w:rsidR="005D4F9D">
        <w:t xml:space="preserve">are </w:t>
      </w:r>
      <w:r>
        <w:t>at the UE</w:t>
      </w:r>
      <w:r w:rsidR="005D4F9D">
        <w:t>, the</w:t>
      </w:r>
      <w:r w:rsidR="00A404E5">
        <w:t xml:space="preserve"> possible layer combinations</w:t>
      </w:r>
      <w:r w:rsidR="00993EE0">
        <w:t xml:space="preserve"> of </w:t>
      </w:r>
      <w:r w:rsidR="00A404E5">
        <w:t xml:space="preserve">(L1, L2) </w:t>
      </w:r>
      <w:r w:rsidR="00993EE0">
        <w:t xml:space="preserve">are </w:t>
      </w:r>
      <w:r w:rsidR="00A404E5">
        <w:t>{(1,1),(1,2),(2,1),(2,2),(1,3),(3,1)</w:t>
      </w:r>
      <w:r w:rsidR="002E2640">
        <w:t>,(2,3),(3,2),</w:t>
      </w:r>
      <w:r w:rsidR="009B339F">
        <w:t>(1,4),(4,1),</w:t>
      </w:r>
      <w:r w:rsidR="002E2640">
        <w:t>(3,3),</w:t>
      </w:r>
      <w:r w:rsidR="009B339F">
        <w:t>(2,4),(4,2),(</w:t>
      </w:r>
      <w:r w:rsidR="00286D4E">
        <w:t>3,4),(4,3),(4,4)</w:t>
      </w:r>
      <w:r w:rsidR="00A404E5">
        <w:t xml:space="preserve"> }, </w:t>
      </w:r>
      <w:r w:rsidR="003E30C6">
        <w:t>on open</w:t>
      </w:r>
      <w:r w:rsidR="00E85CF1">
        <w:t xml:space="preserve"> </w:t>
      </w:r>
      <w:r w:rsidR="00286D4E">
        <w:t xml:space="preserve">question </w:t>
      </w:r>
      <w:r w:rsidR="003E30C6">
        <w:t xml:space="preserve">in this case </w:t>
      </w:r>
      <w:r w:rsidR="00042B78">
        <w:t xml:space="preserve"> </w:t>
      </w:r>
      <w:r w:rsidR="00286D4E">
        <w:t xml:space="preserve">is whether  </w:t>
      </w:r>
      <w:r w:rsidR="00F07DE0">
        <w:t xml:space="preserve">the highly </w:t>
      </w:r>
      <w:r w:rsidR="00E34987">
        <w:t>un</w:t>
      </w:r>
      <w:r w:rsidR="00F07DE0">
        <w:t xml:space="preserve">balanced layer combinations </w:t>
      </w:r>
      <w:r w:rsidR="00286D4E">
        <w:t xml:space="preserve">(L1,L2) = </w:t>
      </w:r>
      <w:r w:rsidR="00F07DE0">
        <w:t>(2,4),(4,2),</w:t>
      </w:r>
      <w:r w:rsidR="00286D4E">
        <w:t xml:space="preserve">(3,1),(1,3),(1,4),(4,1) </w:t>
      </w:r>
      <w:r w:rsidR="00F07DE0">
        <w:t xml:space="preserve">should be supported. </w:t>
      </w:r>
    </w:p>
    <w:p w14:paraId="22171D11" w14:textId="375626A7" w:rsidR="00353DFE" w:rsidRDefault="00353DFE" w:rsidP="0005092A">
      <w:pPr>
        <w:pStyle w:val="BodyText"/>
        <w:spacing w:before="240"/>
      </w:pPr>
      <w:r>
        <w:t>In this contribution, we present some</w:t>
      </w:r>
      <w:r w:rsidR="005415F6">
        <w:t xml:space="preserve"> </w:t>
      </w:r>
      <w:r>
        <w:t xml:space="preserve">evaluation results for NC-JT </w:t>
      </w:r>
      <w:r w:rsidR="00042B78">
        <w:t xml:space="preserve">in a NC-JT friendly scenario </w:t>
      </w:r>
      <w:r w:rsidR="005415F6">
        <w:t xml:space="preserve">with </w:t>
      </w:r>
      <w:r w:rsidR="003037B5">
        <w:t xml:space="preserve">and without restriction </w:t>
      </w:r>
      <w:r w:rsidR="001B1D49">
        <w:t>of certain</w:t>
      </w:r>
      <w:r w:rsidR="00702E34">
        <w:t xml:space="preserve"> </w:t>
      </w:r>
      <w:r w:rsidR="001B1D49">
        <w:t>layer combinations</w:t>
      </w:r>
      <w:r w:rsidR="00702E34">
        <w:t xml:space="preserve">. </w:t>
      </w:r>
      <w:r w:rsidR="001B1D49">
        <w:t xml:space="preserve"> </w:t>
      </w:r>
      <w:r w:rsidR="005415F6">
        <w:t xml:space="preserve">The goal </w:t>
      </w:r>
      <w:r w:rsidR="00787CF1">
        <w:t xml:space="preserve">is </w:t>
      </w:r>
      <w:r w:rsidR="005415F6">
        <w:t xml:space="preserve">to </w:t>
      </w:r>
      <w:r w:rsidR="00934838">
        <w:t>gain</w:t>
      </w:r>
      <w:r w:rsidR="005415F6">
        <w:t xml:space="preserve"> </w:t>
      </w:r>
      <w:r w:rsidR="00700A8A">
        <w:t>some</w:t>
      </w:r>
      <w:r w:rsidR="005415F6">
        <w:t xml:space="preserve"> insights on how NC-JT </w:t>
      </w:r>
      <w:r w:rsidR="0038385D">
        <w:t xml:space="preserve">performs </w:t>
      </w:r>
      <w:r w:rsidR="009511F1">
        <w:t>with and without certain layer restrictions</w:t>
      </w:r>
      <w:r w:rsidR="00042B78">
        <w:t xml:space="preserve"> since it has impact on the antenna port indication table to be used for Rel-16 multi-TRP transmissions.</w:t>
      </w:r>
    </w:p>
    <w:p w14:paraId="1B1C8639" w14:textId="267687E7" w:rsidR="0062292A" w:rsidRDefault="00891CCB" w:rsidP="008D0B00">
      <w:pPr>
        <w:pStyle w:val="Heading1"/>
      </w:pPr>
      <w:r>
        <w:t xml:space="preserve">Simulation </w:t>
      </w:r>
      <w:r w:rsidR="0062292A">
        <w:t>Assumptions</w:t>
      </w:r>
    </w:p>
    <w:p w14:paraId="7129C80C" w14:textId="7F1595B4" w:rsidR="00D17A10" w:rsidRDefault="00D17A10" w:rsidP="00D17A10">
      <w:r>
        <w:t xml:space="preserve">The Indoor Hotspot scenario </w:t>
      </w:r>
      <w:r w:rsidR="000E1831">
        <w:t xml:space="preserve">at 4GHz </w:t>
      </w:r>
      <w:r w:rsidR="00141545">
        <w:t xml:space="preserve">is </w:t>
      </w:r>
      <w:r w:rsidR="00597621">
        <w:t>used</w:t>
      </w:r>
      <w:r w:rsidR="00141545">
        <w:t xml:space="preserve"> in the simulation</w:t>
      </w:r>
      <w:r w:rsidR="00691751">
        <w:t>s</w:t>
      </w:r>
      <w:r w:rsidR="00BF2DEE">
        <w:t>, where</w:t>
      </w:r>
      <w:r>
        <w:t xml:space="preserve"> 12 ceiling-mounted TRPs </w:t>
      </w:r>
      <w:r w:rsidR="003B6E4F">
        <w:t xml:space="preserve">are </w:t>
      </w:r>
      <w:r w:rsidR="004C399C">
        <w:t xml:space="preserve">placed </w:t>
      </w:r>
      <w:r w:rsidR="006D4FBF">
        <w:t xml:space="preserve">in a rectangular area </w:t>
      </w:r>
      <w:r w:rsidR="00327C35">
        <w:t>each with 4</w:t>
      </w:r>
      <w:r>
        <w:t>T</w:t>
      </w:r>
      <w:r w:rsidR="00C07E52">
        <w:t>x</w:t>
      </w:r>
      <w:r w:rsidR="00327C35">
        <w:t xml:space="preserve"> </w:t>
      </w:r>
      <w:r>
        <w:t>antenna ports</w:t>
      </w:r>
      <w:r w:rsidR="004C399C">
        <w:t xml:space="preserve"> facing down</w:t>
      </w:r>
      <w:r>
        <w:t xml:space="preserve">. The TRPs are partitioned into static coordination clusters with </w:t>
      </w:r>
      <w:r w:rsidR="00D6506A">
        <w:t xml:space="preserve">2 </w:t>
      </w:r>
      <w:r>
        <w:t>TRPs in each</w:t>
      </w:r>
      <w:r w:rsidR="006D4FBF">
        <w:t xml:space="preserve"> cluster</w:t>
      </w:r>
      <w:r>
        <w:t xml:space="preserve">. </w:t>
      </w:r>
      <w:r w:rsidR="00A95D94">
        <w:t xml:space="preserve">Each UE </w:t>
      </w:r>
      <w:r w:rsidR="00CF18A7">
        <w:t>is associated with one cluster.</w:t>
      </w:r>
    </w:p>
    <w:p w14:paraId="79D56978" w14:textId="6B6C60F7" w:rsidR="00D17A10" w:rsidRDefault="006D4FBF" w:rsidP="00D17A10">
      <w:r>
        <w:t>T</w:t>
      </w:r>
      <w:r w:rsidR="00D17A10">
        <w:t xml:space="preserve">he UEs are equipped with </w:t>
      </w:r>
      <w:r w:rsidR="005A3BED">
        <w:t>either 4</w:t>
      </w:r>
      <w:r w:rsidR="00D17A10">
        <w:t>R</w:t>
      </w:r>
      <w:r w:rsidR="00C07E52">
        <w:t>x</w:t>
      </w:r>
      <w:r w:rsidR="005A3BED">
        <w:t xml:space="preserve"> or 8Rx</w:t>
      </w:r>
      <w:r w:rsidR="00D17A10">
        <w:t xml:space="preserve"> antenna</w:t>
      </w:r>
      <w:r w:rsidR="00042B78">
        <w:t>s</w:t>
      </w:r>
      <w:r w:rsidR="00D17A10">
        <w:t xml:space="preserve">. </w:t>
      </w:r>
      <w:r w:rsidR="007E3179">
        <w:t>I</w:t>
      </w:r>
      <w:r w:rsidR="00D17A10">
        <w:t>deal backhaul within each cluster</w:t>
      </w:r>
      <w:r w:rsidR="00717599">
        <w:t xml:space="preserve"> is assumed</w:t>
      </w:r>
      <w:r w:rsidR="00D17A10">
        <w:t xml:space="preserve">. This enables coordinated scheduling </w:t>
      </w:r>
      <w:r w:rsidR="00B80141">
        <w:t>within each cluster</w:t>
      </w:r>
      <w:r w:rsidR="007748FC">
        <w:t>.</w:t>
      </w:r>
      <w:r w:rsidR="00D17A10">
        <w:t xml:space="preserve"> </w:t>
      </w:r>
      <w:r w:rsidR="007D1AFC">
        <w:t xml:space="preserve">For </w:t>
      </w:r>
      <w:r w:rsidR="00D17A10">
        <w:t>NC-JT</w:t>
      </w:r>
      <w:r w:rsidR="007D1AFC">
        <w:t xml:space="preserve">, </w:t>
      </w:r>
      <w:r w:rsidR="009E1AB7">
        <w:t xml:space="preserve">a UE can be scheduled </w:t>
      </w:r>
      <w:r w:rsidR="00251018">
        <w:t xml:space="preserve">from either one TRP or </w:t>
      </w:r>
      <w:r w:rsidR="00D17A10">
        <w:t>2 TRPs</w:t>
      </w:r>
      <w:r w:rsidR="00251018">
        <w:t xml:space="preserve"> based on </w:t>
      </w:r>
      <w:r w:rsidR="00E80F77">
        <w:t>PF metric</w:t>
      </w:r>
      <w:r w:rsidR="00D17A10">
        <w:t>.</w:t>
      </w:r>
    </w:p>
    <w:p w14:paraId="366D69DA" w14:textId="7F4A683B" w:rsidR="00042B78" w:rsidRDefault="00F70F30" w:rsidP="00D17A10">
      <w:r>
        <w:t xml:space="preserve">In case of </w:t>
      </w:r>
      <w:r w:rsidR="00DA5F21">
        <w:t xml:space="preserve">NC-JT with </w:t>
      </w:r>
      <w:r w:rsidR="007413D1">
        <w:t>layer restriction, only the layer combinations of (L1,</w:t>
      </w:r>
      <w:r w:rsidR="000D464A">
        <w:t xml:space="preserve"> </w:t>
      </w:r>
      <w:r w:rsidR="007413D1">
        <w:t xml:space="preserve">L2) with </w:t>
      </w:r>
      <w:r w:rsidR="00FC0B13">
        <w:t xml:space="preserve">|L1-L2|&lt;2 are scheduled. </w:t>
      </w:r>
      <w:r w:rsidR="00C601ED">
        <w:t>For 4</w:t>
      </w:r>
      <w:r w:rsidR="00175599">
        <w:t>Rx,</w:t>
      </w:r>
      <w:r w:rsidR="00C601ED">
        <w:t xml:space="preserve"> this means that (L1,</w:t>
      </w:r>
      <w:r w:rsidR="00DA5F21">
        <w:t xml:space="preserve"> </w:t>
      </w:r>
      <w:r w:rsidR="00C601ED">
        <w:t>L2) = (3,1) and (1,3) are not scheduled</w:t>
      </w:r>
      <w:r w:rsidR="00152959">
        <w:t xml:space="preserve">. </w:t>
      </w:r>
      <w:r w:rsidR="00042B78">
        <w:t>The reason for this restriction is due to the Rel.15 antenna port indication table, since if table is directly re-used for NC-JT, then this kind of layer combination restriction applies.</w:t>
      </w:r>
    </w:p>
    <w:p w14:paraId="2ED8D2A8" w14:textId="6A614F79" w:rsidR="00152959" w:rsidRDefault="00042B78" w:rsidP="00D17A10">
      <w:r>
        <w:t xml:space="preserve"> </w:t>
      </w:r>
      <w:r w:rsidR="00152959">
        <w:t>For 8</w:t>
      </w:r>
      <w:r w:rsidR="00175599">
        <w:t>Rx,</w:t>
      </w:r>
      <w:r w:rsidR="00152959">
        <w:t xml:space="preserve"> </w:t>
      </w:r>
      <w:r>
        <w:t xml:space="preserve">this </w:t>
      </w:r>
      <w:r w:rsidR="00175599">
        <w:t>principle means</w:t>
      </w:r>
      <w:r w:rsidR="00152959">
        <w:t xml:space="preserve"> that (L1,</w:t>
      </w:r>
      <w:r w:rsidR="000D464A">
        <w:t xml:space="preserve"> </w:t>
      </w:r>
      <w:r w:rsidR="00152959">
        <w:t>L2) = (2,4),</w:t>
      </w:r>
      <w:r w:rsidR="000D464A">
        <w:t xml:space="preserve"> </w:t>
      </w:r>
      <w:r w:rsidR="00152959">
        <w:t>(4,2),</w:t>
      </w:r>
      <w:r w:rsidR="000D464A">
        <w:t xml:space="preserve"> </w:t>
      </w:r>
      <w:r w:rsidR="00152959">
        <w:t>(3,1), (1,3),</w:t>
      </w:r>
      <w:r w:rsidR="000D464A">
        <w:t xml:space="preserve"> </w:t>
      </w:r>
      <w:r w:rsidR="00152959">
        <w:t>(1,4),</w:t>
      </w:r>
      <w:r w:rsidR="000D464A">
        <w:t xml:space="preserve"> </w:t>
      </w:r>
      <w:r w:rsidR="00152959">
        <w:t>(4,1</w:t>
      </w:r>
      <w:r w:rsidR="00175599">
        <w:t>) cannot</w:t>
      </w:r>
      <w:r w:rsidR="00152959">
        <w:t xml:space="preserve"> </w:t>
      </w:r>
      <w:r w:rsidR="005220CB">
        <w:t xml:space="preserve">be </w:t>
      </w:r>
      <w:r w:rsidR="00152959">
        <w:t>scheduled</w:t>
      </w:r>
      <w:r w:rsidR="000D464A">
        <w:t xml:space="preserve">.  </w:t>
      </w:r>
      <w:r w:rsidR="00152959">
        <w:t xml:space="preserve">In case of </w:t>
      </w:r>
      <w:r w:rsidR="00DA5F21">
        <w:t xml:space="preserve">NC-JT without layer restriction, </w:t>
      </w:r>
      <w:r w:rsidR="00AF4564">
        <w:t>all layer combinations can be scheduled</w:t>
      </w:r>
      <w:r w:rsidR="00DC77F2">
        <w:t>, even the largely unbalanced ones</w:t>
      </w:r>
      <w:r w:rsidR="00AF4564">
        <w:t>.</w:t>
      </w:r>
    </w:p>
    <w:p w14:paraId="6E26F827" w14:textId="75E91C84" w:rsidR="0062292A" w:rsidRDefault="00ED77C8" w:rsidP="0062292A">
      <w:r>
        <w:t>FTP traffic</w:t>
      </w:r>
      <w:r w:rsidR="00237D83">
        <w:t xml:space="preserve"> </w:t>
      </w:r>
      <w:r w:rsidR="00332F3D">
        <w:t>model</w:t>
      </w:r>
      <w:r w:rsidR="005A1099">
        <w:t>-</w:t>
      </w:r>
      <w:r w:rsidR="00332F3D">
        <w:t xml:space="preserve">1 </w:t>
      </w:r>
      <w:r w:rsidR="002A300D">
        <w:t>is used with packet size</w:t>
      </w:r>
      <w:r w:rsidR="00237D83">
        <w:t xml:space="preserve"> of 500kB</w:t>
      </w:r>
      <w:r w:rsidR="002A300D">
        <w:t xml:space="preserve">. </w:t>
      </w:r>
      <w:r w:rsidR="00332F3D">
        <w:t xml:space="preserve"> </w:t>
      </w:r>
      <w:r w:rsidR="008C5BF8">
        <w:t>The other simulation assumptions are included in the Appendix.</w:t>
      </w:r>
    </w:p>
    <w:p w14:paraId="0AF7DF41" w14:textId="1B115488" w:rsidR="00AD456F" w:rsidRPr="0062292A" w:rsidRDefault="00913680" w:rsidP="0062292A">
      <w:r>
        <w:t xml:space="preserve">For comparison purpose, single TRP </w:t>
      </w:r>
      <w:r w:rsidR="00773464">
        <w:t>results are also presented</w:t>
      </w:r>
      <w:r w:rsidR="00E67D68">
        <w:t xml:space="preserve"> </w:t>
      </w:r>
      <w:r w:rsidR="00773464">
        <w:t xml:space="preserve">to </w:t>
      </w:r>
      <w:r w:rsidR="00E67D68">
        <w:t>show</w:t>
      </w:r>
      <w:r w:rsidR="006D1F0A">
        <w:t xml:space="preserve"> the resource </w:t>
      </w:r>
      <w:r w:rsidR="00E67D68">
        <w:t>utilization</w:t>
      </w:r>
      <w:r w:rsidR="006D1F0A">
        <w:t xml:space="preserve"> regions</w:t>
      </w:r>
      <w:r w:rsidR="00E67D68">
        <w:t xml:space="preserve"> where NC-JT has gains</w:t>
      </w:r>
      <w:r w:rsidR="00B2670D">
        <w:t xml:space="preserve">. </w:t>
      </w:r>
    </w:p>
    <w:p w14:paraId="46FE9008" w14:textId="06B00EDC" w:rsidR="00561DAC" w:rsidRDefault="00891CCB" w:rsidP="008D0B00">
      <w:pPr>
        <w:pStyle w:val="Heading1"/>
      </w:pPr>
      <w:r>
        <w:lastRenderedPageBreak/>
        <w:t>Evaluation Results</w:t>
      </w:r>
    </w:p>
    <w:p w14:paraId="12659B34" w14:textId="32B9951B" w:rsidR="008D0B00" w:rsidRDefault="008D0B00" w:rsidP="008103F6">
      <w:pPr>
        <w:pStyle w:val="Heading2"/>
      </w:pPr>
      <w:r>
        <w:t>4Rx at UE</w:t>
      </w:r>
    </w:p>
    <w:p w14:paraId="7A84F3A8" w14:textId="7B82F354" w:rsidR="00A6764A" w:rsidRDefault="008C5BF8" w:rsidP="008C5BF8">
      <w:r>
        <w:t xml:space="preserve">The evaluation results </w:t>
      </w:r>
      <w:r w:rsidR="00F80A2C">
        <w:t>for NC-JT</w:t>
      </w:r>
      <w:r w:rsidR="00A2275C">
        <w:t xml:space="preserve"> with and without layer restriction </w:t>
      </w:r>
      <w:r w:rsidR="00F3278F">
        <w:t>for</w:t>
      </w:r>
      <w:r w:rsidR="00F80A2C">
        <w:t xml:space="preserve"> 4Tx </w:t>
      </w:r>
      <w:r w:rsidR="00DC77F2">
        <w:t xml:space="preserve">(CSI-RS) </w:t>
      </w:r>
      <w:r w:rsidR="00F80A2C">
        <w:t xml:space="preserve">ports </w:t>
      </w:r>
      <w:r w:rsidR="00EF4AA8">
        <w:t xml:space="preserve">per TRP </w:t>
      </w:r>
      <w:r w:rsidR="00F80A2C">
        <w:t xml:space="preserve">and 4Rx at UE </w:t>
      </w:r>
      <w:r>
        <w:t xml:space="preserve">are summarized in </w:t>
      </w:r>
      <w:r w:rsidR="00DF2884">
        <w:fldChar w:fldCharType="begin"/>
      </w:r>
      <w:r w:rsidR="00DF2884">
        <w:instrText xml:space="preserve"> REF _Ref534904237 \h </w:instrText>
      </w:r>
      <w:r w:rsidR="00DF2884">
        <w:fldChar w:fldCharType="separate"/>
      </w:r>
      <w:r w:rsidR="00DC77F2">
        <w:t xml:space="preserve">Table </w:t>
      </w:r>
      <w:r w:rsidR="00DC77F2">
        <w:rPr>
          <w:noProof/>
        </w:rPr>
        <w:t>1</w:t>
      </w:r>
      <w:r w:rsidR="00DF2884">
        <w:fldChar w:fldCharType="end"/>
      </w:r>
      <w:r w:rsidR="003645EA">
        <w:t>.  It can be</w:t>
      </w:r>
      <w:r w:rsidR="00EF4AA8">
        <w:t xml:space="preserve"> </w:t>
      </w:r>
      <w:r w:rsidR="00AC2613">
        <w:t>that seen</w:t>
      </w:r>
      <w:r w:rsidR="003645EA">
        <w:t xml:space="preserve"> that </w:t>
      </w:r>
      <w:r w:rsidR="00903928">
        <w:t xml:space="preserve">there is </w:t>
      </w:r>
      <w:r w:rsidR="00DC77F2">
        <w:t xml:space="preserve">only a </w:t>
      </w:r>
      <w:r w:rsidR="00C379A1">
        <w:t xml:space="preserve">very </w:t>
      </w:r>
      <w:r w:rsidR="00903928">
        <w:t>li</w:t>
      </w:r>
      <w:r w:rsidR="00C379A1">
        <w:t xml:space="preserve">ttle difference between NC-JT with and without layer restriction. </w:t>
      </w:r>
      <w:r w:rsidR="006311C3">
        <w:t xml:space="preserve">It should </w:t>
      </w:r>
      <w:r w:rsidR="002257F8">
        <w:t xml:space="preserve">be </w:t>
      </w:r>
      <w:r w:rsidR="006311C3">
        <w:t>not</w:t>
      </w:r>
      <w:r w:rsidR="00F419C2">
        <w:t>ed</w:t>
      </w:r>
      <w:r w:rsidR="006311C3">
        <w:t xml:space="preserve"> that in this scenario, NC-JT </w:t>
      </w:r>
      <w:r w:rsidR="004602E4">
        <w:t xml:space="preserve">performance </w:t>
      </w:r>
      <w:r w:rsidR="00B06BBC">
        <w:t xml:space="preserve">is worse </w:t>
      </w:r>
      <w:r w:rsidR="004602E4">
        <w:t>than single TRP</w:t>
      </w:r>
      <w:r w:rsidR="006A52E9">
        <w:t xml:space="preserve"> and it would be better to </w:t>
      </w:r>
      <w:r w:rsidR="00746EAC">
        <w:t xml:space="preserve">use single TRP. Nevertheless, </w:t>
      </w:r>
      <w:r w:rsidR="00DC77F2">
        <w:t xml:space="preserve">the results </w:t>
      </w:r>
      <w:r w:rsidR="00230841">
        <w:t xml:space="preserve">show that </w:t>
      </w:r>
      <w:r w:rsidR="006D38FC">
        <w:t>there is little performance degradation with layer restriction</w:t>
      </w:r>
      <w:r w:rsidR="000757CF">
        <w:t xml:space="preserve"> in NC-JT</w:t>
      </w:r>
      <w:r w:rsidR="006D38FC">
        <w:t>.</w:t>
      </w:r>
    </w:p>
    <w:p w14:paraId="0B24CA26" w14:textId="69BDD852" w:rsidR="008F198C" w:rsidRDefault="00DC77F2" w:rsidP="008F198C">
      <w:pPr>
        <w:pStyle w:val="Observation"/>
      </w:pPr>
      <w:bookmarkStart w:id="1" w:name="_Toc1025985"/>
      <w:r>
        <w:t>The</w:t>
      </w:r>
      <w:r w:rsidR="008F198C">
        <w:t xml:space="preserve"> perform</w:t>
      </w:r>
      <w:r w:rsidR="005C43E8">
        <w:t xml:space="preserve">ance degradation </w:t>
      </w:r>
      <w:r w:rsidR="008F198C">
        <w:t>with</w:t>
      </w:r>
      <w:r w:rsidR="002D62C3">
        <w:t xml:space="preserve"> layer restriction </w:t>
      </w:r>
      <w:r w:rsidR="00DB171B">
        <w:t>|L1-L2|&lt;</w:t>
      </w:r>
      <w:r w:rsidR="0003508C">
        <w:t>2</w:t>
      </w:r>
      <w:r>
        <w:t xml:space="preserve"> compared to unrestricted,</w:t>
      </w:r>
      <w:r w:rsidR="0003508C">
        <w:t xml:space="preserve"> in</w:t>
      </w:r>
      <w:r w:rsidR="00DB171B">
        <w:t xml:space="preserve"> the case </w:t>
      </w:r>
      <w:r w:rsidR="0003508C">
        <w:t>of 4</w:t>
      </w:r>
      <w:r w:rsidR="008F198C">
        <w:t>Tx ports per TRP and 4Rx at UE under indoor hotspot scenario at 4GHz</w:t>
      </w:r>
      <w:r>
        <w:t xml:space="preserve"> is very small</w:t>
      </w:r>
      <w:r w:rsidR="008F198C">
        <w:t>.</w:t>
      </w:r>
      <w:bookmarkEnd w:id="1"/>
    </w:p>
    <w:p w14:paraId="5AC3230F" w14:textId="77777777" w:rsidR="008F198C" w:rsidRDefault="008F198C" w:rsidP="008C5BF8"/>
    <w:p w14:paraId="3899D967" w14:textId="0C06DFF6" w:rsidR="008C5BF8" w:rsidRDefault="008C5BF8" w:rsidP="008C5BF8">
      <w:pPr>
        <w:pStyle w:val="Caption"/>
      </w:pPr>
      <w:bookmarkStart w:id="2" w:name="_Ref53490423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DC77F2">
        <w:rPr>
          <w:noProof/>
        </w:rPr>
        <w:t>1</w:t>
      </w:r>
      <w:r>
        <w:fldChar w:fldCharType="end"/>
      </w:r>
      <w:bookmarkEnd w:id="2"/>
      <w:r w:rsidR="00DF2884">
        <w:t xml:space="preserve">: NC-JT performance </w:t>
      </w:r>
      <w:r w:rsidR="00ED36FA">
        <w:t>with</w:t>
      </w:r>
      <w:r w:rsidR="00013C61">
        <w:t xml:space="preserve"> and without layer restriction</w:t>
      </w:r>
      <w:r w:rsidR="00ED36FA">
        <w:t xml:space="preserve"> </w:t>
      </w:r>
      <w:r w:rsidR="00260FDE">
        <w:t xml:space="preserve">with </w:t>
      </w:r>
      <w:r w:rsidR="0012541B">
        <w:t>4Rx ports at UE</w:t>
      </w:r>
      <w:r w:rsidR="00DF2884">
        <w:t>.</w:t>
      </w:r>
    </w:p>
    <w:tbl>
      <w:tblPr>
        <w:tblStyle w:val="TableGrid"/>
        <w:tblW w:w="8275" w:type="dxa"/>
        <w:jc w:val="center"/>
        <w:tblLayout w:type="fixed"/>
        <w:tblLook w:val="04A0" w:firstRow="1" w:lastRow="0" w:firstColumn="1" w:lastColumn="0" w:noHBand="0" w:noVBand="1"/>
      </w:tblPr>
      <w:tblGrid>
        <w:gridCol w:w="960"/>
        <w:gridCol w:w="1105"/>
        <w:gridCol w:w="861"/>
        <w:gridCol w:w="1659"/>
        <w:gridCol w:w="18"/>
        <w:gridCol w:w="972"/>
        <w:gridCol w:w="994"/>
        <w:gridCol w:w="1706"/>
      </w:tblGrid>
      <w:tr w:rsidR="00D87E8B" w:rsidRPr="008C5BF8" w14:paraId="2BF32286" w14:textId="4E52710B" w:rsidTr="00561C3A">
        <w:trPr>
          <w:trHeight w:val="300"/>
          <w:jc w:val="center"/>
        </w:trPr>
        <w:tc>
          <w:tcPr>
            <w:tcW w:w="960" w:type="dxa"/>
            <w:vMerge w:val="restart"/>
            <w:noWrap/>
            <w:hideMark/>
          </w:tcPr>
          <w:p w14:paraId="062A6CBF" w14:textId="61B99735" w:rsidR="00D87E8B" w:rsidRPr="008C5BF8" w:rsidRDefault="00D87E8B" w:rsidP="000B077A">
            <w:pPr>
              <w:rPr>
                <w:lang w:val="en-CA"/>
              </w:rPr>
            </w:pPr>
            <w:r w:rsidRPr="008C5BF8">
              <w:t xml:space="preserve"> RU </w:t>
            </w:r>
            <w:r>
              <w:t>of single TRP</w:t>
            </w:r>
          </w:p>
        </w:tc>
        <w:tc>
          <w:tcPr>
            <w:tcW w:w="3643" w:type="dxa"/>
            <w:gridSpan w:val="4"/>
            <w:noWrap/>
            <w:hideMark/>
          </w:tcPr>
          <w:p w14:paraId="4D6C3174" w14:textId="377D3964" w:rsidR="00D87E8B" w:rsidRPr="008C5BF8" w:rsidRDefault="00D87E8B" w:rsidP="008C5BF8">
            <w:r w:rsidRPr="008C5BF8">
              <w:t>Cell edge UE throughput gain</w:t>
            </w:r>
          </w:p>
        </w:tc>
        <w:tc>
          <w:tcPr>
            <w:tcW w:w="3672" w:type="dxa"/>
            <w:gridSpan w:val="3"/>
            <w:noWrap/>
            <w:hideMark/>
          </w:tcPr>
          <w:p w14:paraId="4BC7851E" w14:textId="744BCD69" w:rsidR="00D87E8B" w:rsidRPr="008C5BF8" w:rsidRDefault="00D87E8B" w:rsidP="008C5BF8">
            <w:r w:rsidRPr="008C5BF8">
              <w:t>Mean UE throughput gain</w:t>
            </w:r>
          </w:p>
        </w:tc>
      </w:tr>
      <w:tr w:rsidR="00D87E8B" w:rsidRPr="008C5BF8" w14:paraId="3A6F4385" w14:textId="7FC7E6E4" w:rsidTr="00561C3A">
        <w:trPr>
          <w:trHeight w:val="600"/>
          <w:jc w:val="center"/>
        </w:trPr>
        <w:tc>
          <w:tcPr>
            <w:tcW w:w="960" w:type="dxa"/>
            <w:vMerge/>
            <w:noWrap/>
            <w:hideMark/>
          </w:tcPr>
          <w:p w14:paraId="2980497F" w14:textId="2DA22C34" w:rsidR="00D87E8B" w:rsidRPr="008C5BF8" w:rsidRDefault="00D87E8B" w:rsidP="008C5BF8"/>
        </w:tc>
        <w:tc>
          <w:tcPr>
            <w:tcW w:w="1105" w:type="dxa"/>
            <w:hideMark/>
          </w:tcPr>
          <w:p w14:paraId="3990464F" w14:textId="77777777" w:rsidR="00D87E8B" w:rsidRPr="008C5BF8" w:rsidRDefault="00D87E8B" w:rsidP="008C5BF8">
            <w:r w:rsidRPr="008C5BF8">
              <w:t>Single TRP</w:t>
            </w:r>
          </w:p>
        </w:tc>
        <w:tc>
          <w:tcPr>
            <w:tcW w:w="861" w:type="dxa"/>
            <w:noWrap/>
            <w:hideMark/>
          </w:tcPr>
          <w:p w14:paraId="0AD5A0D6" w14:textId="77777777" w:rsidR="00D87E8B" w:rsidRPr="008C5BF8" w:rsidRDefault="00D87E8B" w:rsidP="008C5BF8">
            <w:r w:rsidRPr="008C5BF8">
              <w:t>NC-JT</w:t>
            </w:r>
          </w:p>
        </w:tc>
        <w:tc>
          <w:tcPr>
            <w:tcW w:w="1659" w:type="dxa"/>
          </w:tcPr>
          <w:p w14:paraId="0E2CB86A" w14:textId="71256CF3" w:rsidR="00D87E8B" w:rsidRPr="008C5BF8" w:rsidRDefault="00D87E8B" w:rsidP="008C5BF8">
            <w:r>
              <w:t>NC-JT with layer restriction</w:t>
            </w:r>
          </w:p>
        </w:tc>
        <w:tc>
          <w:tcPr>
            <w:tcW w:w="990" w:type="dxa"/>
            <w:gridSpan w:val="2"/>
            <w:hideMark/>
          </w:tcPr>
          <w:p w14:paraId="4087F627" w14:textId="533E0AAF" w:rsidR="00D87E8B" w:rsidRPr="008C5BF8" w:rsidRDefault="00D87E8B" w:rsidP="008C5BF8">
            <w:r w:rsidRPr="008C5BF8">
              <w:t>Single TRP</w:t>
            </w:r>
          </w:p>
        </w:tc>
        <w:tc>
          <w:tcPr>
            <w:tcW w:w="994" w:type="dxa"/>
            <w:noWrap/>
            <w:hideMark/>
          </w:tcPr>
          <w:p w14:paraId="4BB35922" w14:textId="77777777" w:rsidR="00D87E8B" w:rsidRPr="008C5BF8" w:rsidRDefault="00D87E8B" w:rsidP="008C5BF8">
            <w:r w:rsidRPr="008C5BF8">
              <w:t>NC-JT</w:t>
            </w:r>
          </w:p>
        </w:tc>
        <w:tc>
          <w:tcPr>
            <w:tcW w:w="1706" w:type="dxa"/>
          </w:tcPr>
          <w:p w14:paraId="32F1BC67" w14:textId="66D26A1D" w:rsidR="00D87E8B" w:rsidRPr="008C5BF8" w:rsidRDefault="00D87E8B" w:rsidP="008C5BF8">
            <w:r>
              <w:t>NC-JT with layer restriction</w:t>
            </w:r>
          </w:p>
        </w:tc>
      </w:tr>
      <w:tr w:rsidR="00D87E8B" w:rsidRPr="008C5BF8" w14:paraId="059F500B" w14:textId="23763208" w:rsidTr="00561C3A">
        <w:trPr>
          <w:trHeight w:val="300"/>
          <w:jc w:val="center"/>
        </w:trPr>
        <w:tc>
          <w:tcPr>
            <w:tcW w:w="960" w:type="dxa"/>
            <w:noWrap/>
            <w:hideMark/>
          </w:tcPr>
          <w:p w14:paraId="597E1ACF" w14:textId="77777777" w:rsidR="00D87E8B" w:rsidRPr="008C5BF8" w:rsidRDefault="00D87E8B" w:rsidP="008E4623">
            <w:r w:rsidRPr="008C5BF8">
              <w:t>10%</w:t>
            </w:r>
          </w:p>
        </w:tc>
        <w:tc>
          <w:tcPr>
            <w:tcW w:w="1105" w:type="dxa"/>
            <w:noWrap/>
            <w:hideMark/>
          </w:tcPr>
          <w:p w14:paraId="55D75AB4" w14:textId="77777777" w:rsidR="00D87E8B" w:rsidRPr="008C5BF8" w:rsidRDefault="00D87E8B" w:rsidP="008E4623">
            <w:r w:rsidRPr="008C5BF8">
              <w:t>0%</w:t>
            </w:r>
          </w:p>
        </w:tc>
        <w:tc>
          <w:tcPr>
            <w:tcW w:w="861" w:type="dxa"/>
            <w:noWrap/>
            <w:vAlign w:val="bottom"/>
            <w:hideMark/>
          </w:tcPr>
          <w:p w14:paraId="6CA8EB9E" w14:textId="0BF86B73" w:rsidR="00D87E8B" w:rsidRPr="007D4290" w:rsidRDefault="00D87E8B" w:rsidP="008E4623">
            <w:pPr>
              <w:rPr>
                <w:color w:val="FF0000"/>
              </w:rPr>
            </w:pPr>
            <w:r w:rsidRPr="007D4290">
              <w:rPr>
                <w:rFonts w:ascii="Calibri" w:hAnsi="Calibri" w:cs="Calibri"/>
                <w:color w:val="FF0000"/>
                <w:sz w:val="22"/>
                <w:szCs w:val="22"/>
              </w:rPr>
              <w:t>-4%</w:t>
            </w:r>
          </w:p>
        </w:tc>
        <w:tc>
          <w:tcPr>
            <w:tcW w:w="1659" w:type="dxa"/>
            <w:vAlign w:val="bottom"/>
          </w:tcPr>
          <w:p w14:paraId="0B33B700" w14:textId="1C6139CD" w:rsidR="00D87E8B" w:rsidRPr="008E4623" w:rsidRDefault="00D87E8B" w:rsidP="008E4623">
            <w:pPr>
              <w:rPr>
                <w:color w:val="C00000"/>
              </w:rPr>
            </w:pPr>
            <w:r w:rsidRPr="008E4623">
              <w:rPr>
                <w:rFonts w:ascii="Calibri" w:hAnsi="Calibri" w:cs="Calibri"/>
                <w:color w:val="C00000"/>
                <w:sz w:val="22"/>
                <w:szCs w:val="22"/>
              </w:rPr>
              <w:t>-4%</w:t>
            </w:r>
          </w:p>
        </w:tc>
        <w:tc>
          <w:tcPr>
            <w:tcW w:w="990" w:type="dxa"/>
            <w:gridSpan w:val="2"/>
            <w:noWrap/>
            <w:hideMark/>
          </w:tcPr>
          <w:p w14:paraId="27640AF4" w14:textId="0D121EC9" w:rsidR="00D87E8B" w:rsidRPr="008C5BF8" w:rsidRDefault="00D87E8B" w:rsidP="008E4623">
            <w:r w:rsidRPr="008C5BF8">
              <w:t>0%</w:t>
            </w:r>
          </w:p>
        </w:tc>
        <w:tc>
          <w:tcPr>
            <w:tcW w:w="994" w:type="dxa"/>
            <w:noWrap/>
            <w:vAlign w:val="bottom"/>
            <w:hideMark/>
          </w:tcPr>
          <w:p w14:paraId="0F8BEA11" w14:textId="1255AD24" w:rsidR="00D87E8B" w:rsidRPr="007D4290" w:rsidRDefault="00D87E8B" w:rsidP="008E4623">
            <w:pPr>
              <w:rPr>
                <w:color w:val="FF0000"/>
              </w:rPr>
            </w:pPr>
            <w:r w:rsidRPr="007D4290">
              <w:rPr>
                <w:rFonts w:ascii="Calibri" w:hAnsi="Calibri" w:cs="Calibri"/>
                <w:color w:val="FF0000"/>
                <w:sz w:val="22"/>
                <w:szCs w:val="22"/>
              </w:rPr>
              <w:t>-3%</w:t>
            </w:r>
          </w:p>
        </w:tc>
        <w:tc>
          <w:tcPr>
            <w:tcW w:w="1706" w:type="dxa"/>
            <w:vAlign w:val="bottom"/>
          </w:tcPr>
          <w:p w14:paraId="086A3194" w14:textId="7AF74051" w:rsidR="00D87E8B" w:rsidRPr="008E4623" w:rsidRDefault="00D87E8B" w:rsidP="008E4623">
            <w:pPr>
              <w:rPr>
                <w:rFonts w:ascii="Calibri" w:hAnsi="Calibri" w:cs="Calibri"/>
                <w:color w:val="C00000"/>
                <w:sz w:val="22"/>
                <w:szCs w:val="22"/>
              </w:rPr>
            </w:pPr>
            <w:r w:rsidRPr="008E4623">
              <w:rPr>
                <w:rFonts w:ascii="Calibri" w:hAnsi="Calibri" w:cs="Calibri"/>
                <w:color w:val="C00000"/>
                <w:sz w:val="22"/>
                <w:szCs w:val="22"/>
              </w:rPr>
              <w:t>-3%</w:t>
            </w:r>
          </w:p>
        </w:tc>
      </w:tr>
      <w:tr w:rsidR="00D87E8B" w:rsidRPr="008C5BF8" w14:paraId="04E0236C" w14:textId="2AE0E757" w:rsidTr="00561C3A">
        <w:trPr>
          <w:trHeight w:val="300"/>
          <w:jc w:val="center"/>
        </w:trPr>
        <w:tc>
          <w:tcPr>
            <w:tcW w:w="960" w:type="dxa"/>
            <w:noWrap/>
            <w:hideMark/>
          </w:tcPr>
          <w:p w14:paraId="4BCE5C82" w14:textId="77777777" w:rsidR="00D87E8B" w:rsidRPr="008C5BF8" w:rsidRDefault="00D87E8B" w:rsidP="008E4623">
            <w:r w:rsidRPr="008C5BF8">
              <w:t>20%</w:t>
            </w:r>
          </w:p>
        </w:tc>
        <w:tc>
          <w:tcPr>
            <w:tcW w:w="1105" w:type="dxa"/>
            <w:noWrap/>
            <w:hideMark/>
          </w:tcPr>
          <w:p w14:paraId="46BFCF01" w14:textId="77777777" w:rsidR="00D87E8B" w:rsidRPr="008C5BF8" w:rsidRDefault="00D87E8B" w:rsidP="008E4623">
            <w:r w:rsidRPr="008C5BF8">
              <w:t>0%</w:t>
            </w:r>
          </w:p>
        </w:tc>
        <w:tc>
          <w:tcPr>
            <w:tcW w:w="861" w:type="dxa"/>
            <w:noWrap/>
            <w:vAlign w:val="bottom"/>
            <w:hideMark/>
          </w:tcPr>
          <w:p w14:paraId="73C49FE2" w14:textId="5947DE5A" w:rsidR="00D87E8B" w:rsidRPr="007D4290" w:rsidRDefault="00D87E8B" w:rsidP="008E4623">
            <w:pPr>
              <w:rPr>
                <w:color w:val="FF0000"/>
              </w:rPr>
            </w:pPr>
            <w:r w:rsidRPr="007D4290">
              <w:rPr>
                <w:rFonts w:ascii="Calibri" w:hAnsi="Calibri" w:cs="Calibri"/>
                <w:color w:val="FF0000"/>
                <w:sz w:val="22"/>
                <w:szCs w:val="22"/>
              </w:rPr>
              <w:t>-6%</w:t>
            </w:r>
          </w:p>
        </w:tc>
        <w:tc>
          <w:tcPr>
            <w:tcW w:w="1659" w:type="dxa"/>
            <w:vAlign w:val="bottom"/>
          </w:tcPr>
          <w:p w14:paraId="47983400" w14:textId="58F324D8" w:rsidR="00D87E8B" w:rsidRPr="008E4623" w:rsidRDefault="00D87E8B" w:rsidP="008E4623">
            <w:pPr>
              <w:rPr>
                <w:color w:val="C00000"/>
              </w:rPr>
            </w:pPr>
            <w:r w:rsidRPr="008E4623">
              <w:rPr>
                <w:rFonts w:ascii="Calibri" w:hAnsi="Calibri" w:cs="Calibri"/>
                <w:color w:val="C00000"/>
                <w:sz w:val="22"/>
                <w:szCs w:val="22"/>
              </w:rPr>
              <w:t>-6%</w:t>
            </w:r>
          </w:p>
        </w:tc>
        <w:tc>
          <w:tcPr>
            <w:tcW w:w="990" w:type="dxa"/>
            <w:gridSpan w:val="2"/>
            <w:noWrap/>
            <w:hideMark/>
          </w:tcPr>
          <w:p w14:paraId="59368EA5" w14:textId="3909CA07" w:rsidR="00D87E8B" w:rsidRPr="008C5BF8" w:rsidRDefault="00D87E8B" w:rsidP="008E4623">
            <w:r w:rsidRPr="008C5BF8">
              <w:t>0%</w:t>
            </w:r>
          </w:p>
        </w:tc>
        <w:tc>
          <w:tcPr>
            <w:tcW w:w="994" w:type="dxa"/>
            <w:noWrap/>
            <w:vAlign w:val="bottom"/>
            <w:hideMark/>
          </w:tcPr>
          <w:p w14:paraId="538A8A15" w14:textId="2AE7ADF5" w:rsidR="00D87E8B" w:rsidRPr="007D4290" w:rsidRDefault="00D87E8B" w:rsidP="008E4623">
            <w:pPr>
              <w:rPr>
                <w:color w:val="FF0000"/>
              </w:rPr>
            </w:pPr>
            <w:r w:rsidRPr="007D4290">
              <w:rPr>
                <w:rFonts w:ascii="Calibri" w:hAnsi="Calibri" w:cs="Calibri"/>
                <w:color w:val="FF0000"/>
                <w:sz w:val="22"/>
                <w:szCs w:val="22"/>
              </w:rPr>
              <w:t>-6%</w:t>
            </w:r>
          </w:p>
        </w:tc>
        <w:tc>
          <w:tcPr>
            <w:tcW w:w="1706" w:type="dxa"/>
            <w:vAlign w:val="bottom"/>
          </w:tcPr>
          <w:p w14:paraId="1117CD2D" w14:textId="7A6B5B75" w:rsidR="00D87E8B" w:rsidRPr="008E4623" w:rsidRDefault="00D87E8B" w:rsidP="008E4623">
            <w:pPr>
              <w:rPr>
                <w:rFonts w:ascii="Calibri" w:hAnsi="Calibri" w:cs="Calibri"/>
                <w:color w:val="C00000"/>
                <w:sz w:val="22"/>
                <w:szCs w:val="22"/>
              </w:rPr>
            </w:pPr>
            <w:r w:rsidRPr="008E4623">
              <w:rPr>
                <w:rFonts w:ascii="Calibri" w:hAnsi="Calibri" w:cs="Calibri"/>
                <w:color w:val="C00000"/>
                <w:sz w:val="22"/>
                <w:szCs w:val="22"/>
              </w:rPr>
              <w:t>-6%</w:t>
            </w:r>
          </w:p>
        </w:tc>
      </w:tr>
      <w:tr w:rsidR="00D87E8B" w:rsidRPr="008C5BF8" w14:paraId="3F6467A3" w14:textId="0CD20062" w:rsidTr="00561C3A">
        <w:trPr>
          <w:trHeight w:val="300"/>
          <w:jc w:val="center"/>
        </w:trPr>
        <w:tc>
          <w:tcPr>
            <w:tcW w:w="960" w:type="dxa"/>
            <w:noWrap/>
            <w:hideMark/>
          </w:tcPr>
          <w:p w14:paraId="25BB86E8" w14:textId="77777777" w:rsidR="00D87E8B" w:rsidRPr="008C5BF8" w:rsidRDefault="00D87E8B" w:rsidP="008E4623">
            <w:r w:rsidRPr="008C5BF8">
              <w:t>30%</w:t>
            </w:r>
          </w:p>
        </w:tc>
        <w:tc>
          <w:tcPr>
            <w:tcW w:w="1105" w:type="dxa"/>
            <w:noWrap/>
            <w:hideMark/>
          </w:tcPr>
          <w:p w14:paraId="26332D40" w14:textId="77777777" w:rsidR="00D87E8B" w:rsidRPr="008C5BF8" w:rsidRDefault="00D87E8B" w:rsidP="008E4623">
            <w:r w:rsidRPr="008C5BF8">
              <w:t>0%</w:t>
            </w:r>
          </w:p>
        </w:tc>
        <w:tc>
          <w:tcPr>
            <w:tcW w:w="861" w:type="dxa"/>
            <w:noWrap/>
            <w:vAlign w:val="bottom"/>
            <w:hideMark/>
          </w:tcPr>
          <w:p w14:paraId="201CC943" w14:textId="7DF45D47" w:rsidR="00D87E8B" w:rsidRPr="007D4290" w:rsidRDefault="00D87E8B" w:rsidP="008E4623">
            <w:pPr>
              <w:rPr>
                <w:color w:val="FF0000"/>
              </w:rPr>
            </w:pPr>
            <w:r w:rsidRPr="007D4290">
              <w:rPr>
                <w:rFonts w:ascii="Calibri" w:hAnsi="Calibri" w:cs="Calibri"/>
                <w:color w:val="FF0000"/>
                <w:sz w:val="22"/>
                <w:szCs w:val="22"/>
              </w:rPr>
              <w:t>-9%</w:t>
            </w:r>
          </w:p>
        </w:tc>
        <w:tc>
          <w:tcPr>
            <w:tcW w:w="1659" w:type="dxa"/>
            <w:vAlign w:val="bottom"/>
          </w:tcPr>
          <w:p w14:paraId="3B220057" w14:textId="02D9553A" w:rsidR="00D87E8B" w:rsidRPr="008E4623" w:rsidRDefault="00D87E8B" w:rsidP="008E4623">
            <w:pPr>
              <w:rPr>
                <w:color w:val="C00000"/>
              </w:rPr>
            </w:pPr>
            <w:r w:rsidRPr="008E4623">
              <w:rPr>
                <w:rFonts w:ascii="Calibri" w:hAnsi="Calibri" w:cs="Calibri"/>
                <w:color w:val="C00000"/>
                <w:sz w:val="22"/>
                <w:szCs w:val="22"/>
              </w:rPr>
              <w:t>-9%</w:t>
            </w:r>
          </w:p>
        </w:tc>
        <w:tc>
          <w:tcPr>
            <w:tcW w:w="990" w:type="dxa"/>
            <w:gridSpan w:val="2"/>
            <w:noWrap/>
            <w:hideMark/>
          </w:tcPr>
          <w:p w14:paraId="0B61DCAB" w14:textId="7463FE5C" w:rsidR="00D87E8B" w:rsidRPr="008C5BF8" w:rsidRDefault="00D87E8B" w:rsidP="008E4623">
            <w:r w:rsidRPr="008C5BF8">
              <w:t>0%</w:t>
            </w:r>
          </w:p>
        </w:tc>
        <w:tc>
          <w:tcPr>
            <w:tcW w:w="994" w:type="dxa"/>
            <w:noWrap/>
            <w:vAlign w:val="bottom"/>
            <w:hideMark/>
          </w:tcPr>
          <w:p w14:paraId="7E3E843F" w14:textId="36B5A9E8" w:rsidR="00D87E8B" w:rsidRPr="007D4290" w:rsidRDefault="00D87E8B" w:rsidP="008E4623">
            <w:pPr>
              <w:rPr>
                <w:color w:val="FF0000"/>
              </w:rPr>
            </w:pPr>
            <w:r w:rsidRPr="007D4290">
              <w:rPr>
                <w:rFonts w:ascii="Calibri" w:hAnsi="Calibri" w:cs="Calibri"/>
                <w:color w:val="FF0000"/>
                <w:sz w:val="22"/>
                <w:szCs w:val="22"/>
              </w:rPr>
              <w:t>-7%</w:t>
            </w:r>
          </w:p>
        </w:tc>
        <w:tc>
          <w:tcPr>
            <w:tcW w:w="1706" w:type="dxa"/>
            <w:vAlign w:val="bottom"/>
          </w:tcPr>
          <w:p w14:paraId="6F656A7E" w14:textId="03A09769" w:rsidR="00D87E8B" w:rsidRPr="008E4623" w:rsidRDefault="00D87E8B" w:rsidP="008E4623">
            <w:pPr>
              <w:rPr>
                <w:rFonts w:ascii="Calibri" w:hAnsi="Calibri" w:cs="Calibri"/>
                <w:color w:val="C00000"/>
                <w:sz w:val="22"/>
                <w:szCs w:val="22"/>
              </w:rPr>
            </w:pPr>
            <w:r w:rsidRPr="008E4623">
              <w:rPr>
                <w:rFonts w:ascii="Calibri" w:hAnsi="Calibri" w:cs="Calibri"/>
                <w:color w:val="C00000"/>
                <w:sz w:val="22"/>
                <w:szCs w:val="22"/>
              </w:rPr>
              <w:t>-7%</w:t>
            </w:r>
          </w:p>
        </w:tc>
      </w:tr>
      <w:tr w:rsidR="00D87E8B" w:rsidRPr="008C5BF8" w14:paraId="78999E05" w14:textId="1891AEF0" w:rsidTr="00561C3A">
        <w:trPr>
          <w:trHeight w:val="300"/>
          <w:jc w:val="center"/>
        </w:trPr>
        <w:tc>
          <w:tcPr>
            <w:tcW w:w="960" w:type="dxa"/>
            <w:noWrap/>
            <w:hideMark/>
          </w:tcPr>
          <w:p w14:paraId="09E8B0B5" w14:textId="77777777" w:rsidR="00D87E8B" w:rsidRPr="008C5BF8" w:rsidRDefault="00D87E8B" w:rsidP="008E4623">
            <w:r w:rsidRPr="008C5BF8">
              <w:t>40%</w:t>
            </w:r>
          </w:p>
        </w:tc>
        <w:tc>
          <w:tcPr>
            <w:tcW w:w="1105" w:type="dxa"/>
            <w:noWrap/>
            <w:hideMark/>
          </w:tcPr>
          <w:p w14:paraId="3ECFD716" w14:textId="77777777" w:rsidR="00D87E8B" w:rsidRPr="008C5BF8" w:rsidRDefault="00D87E8B" w:rsidP="008E4623">
            <w:r w:rsidRPr="008C5BF8">
              <w:t>0%</w:t>
            </w:r>
          </w:p>
        </w:tc>
        <w:tc>
          <w:tcPr>
            <w:tcW w:w="861" w:type="dxa"/>
            <w:noWrap/>
            <w:vAlign w:val="bottom"/>
            <w:hideMark/>
          </w:tcPr>
          <w:p w14:paraId="0100023A" w14:textId="102E900D" w:rsidR="00D87E8B" w:rsidRPr="007D4290" w:rsidRDefault="00D87E8B" w:rsidP="008E4623">
            <w:pPr>
              <w:rPr>
                <w:color w:val="FF0000"/>
              </w:rPr>
            </w:pPr>
            <w:r w:rsidRPr="007D4290">
              <w:rPr>
                <w:rFonts w:ascii="Calibri" w:hAnsi="Calibri" w:cs="Calibri"/>
                <w:color w:val="FF0000"/>
                <w:sz w:val="22"/>
                <w:szCs w:val="22"/>
              </w:rPr>
              <w:t>-7%</w:t>
            </w:r>
          </w:p>
        </w:tc>
        <w:tc>
          <w:tcPr>
            <w:tcW w:w="1659" w:type="dxa"/>
            <w:vAlign w:val="bottom"/>
          </w:tcPr>
          <w:p w14:paraId="1A8D2141" w14:textId="66A754FB" w:rsidR="00D87E8B" w:rsidRPr="008E4623" w:rsidRDefault="00D87E8B" w:rsidP="008E4623">
            <w:pPr>
              <w:rPr>
                <w:color w:val="C00000"/>
              </w:rPr>
            </w:pPr>
            <w:r w:rsidRPr="008E4623">
              <w:rPr>
                <w:rFonts w:ascii="Calibri" w:hAnsi="Calibri" w:cs="Calibri"/>
                <w:color w:val="C00000"/>
                <w:sz w:val="22"/>
                <w:szCs w:val="22"/>
              </w:rPr>
              <w:t>-7%</w:t>
            </w:r>
          </w:p>
        </w:tc>
        <w:tc>
          <w:tcPr>
            <w:tcW w:w="990" w:type="dxa"/>
            <w:gridSpan w:val="2"/>
            <w:noWrap/>
            <w:hideMark/>
          </w:tcPr>
          <w:p w14:paraId="7862297C" w14:textId="48630A40" w:rsidR="00D87E8B" w:rsidRPr="008C5BF8" w:rsidRDefault="00D87E8B" w:rsidP="008E4623">
            <w:r w:rsidRPr="008C5BF8">
              <w:t>0%</w:t>
            </w:r>
          </w:p>
        </w:tc>
        <w:tc>
          <w:tcPr>
            <w:tcW w:w="994" w:type="dxa"/>
            <w:noWrap/>
            <w:vAlign w:val="bottom"/>
            <w:hideMark/>
          </w:tcPr>
          <w:p w14:paraId="3608545F" w14:textId="3D2A9B80" w:rsidR="00D87E8B" w:rsidRPr="007D4290" w:rsidRDefault="00D87E8B" w:rsidP="008E4623">
            <w:pPr>
              <w:rPr>
                <w:color w:val="FF0000"/>
              </w:rPr>
            </w:pPr>
            <w:r w:rsidRPr="007D4290">
              <w:rPr>
                <w:rFonts w:ascii="Calibri" w:hAnsi="Calibri" w:cs="Calibri"/>
                <w:color w:val="FF0000"/>
                <w:sz w:val="22"/>
                <w:szCs w:val="22"/>
              </w:rPr>
              <w:t>-8%</w:t>
            </w:r>
          </w:p>
        </w:tc>
        <w:tc>
          <w:tcPr>
            <w:tcW w:w="1706" w:type="dxa"/>
            <w:vAlign w:val="bottom"/>
          </w:tcPr>
          <w:p w14:paraId="27F0F173" w14:textId="42DD4D05" w:rsidR="00D87E8B" w:rsidRPr="008E4623" w:rsidRDefault="00D87E8B" w:rsidP="008E4623">
            <w:pPr>
              <w:rPr>
                <w:rFonts w:ascii="Calibri" w:hAnsi="Calibri" w:cs="Calibri"/>
                <w:color w:val="C00000"/>
                <w:sz w:val="22"/>
                <w:szCs w:val="22"/>
              </w:rPr>
            </w:pPr>
            <w:r w:rsidRPr="008E4623">
              <w:rPr>
                <w:rFonts w:ascii="Calibri" w:hAnsi="Calibri" w:cs="Calibri"/>
                <w:color w:val="C00000"/>
                <w:sz w:val="22"/>
                <w:szCs w:val="22"/>
              </w:rPr>
              <w:t>-8%</w:t>
            </w:r>
          </w:p>
        </w:tc>
      </w:tr>
    </w:tbl>
    <w:p w14:paraId="7928EAAE" w14:textId="77777777" w:rsidR="00DF2884" w:rsidRPr="008C5BF8" w:rsidRDefault="00DF2884" w:rsidP="008C5BF8"/>
    <w:p w14:paraId="72D79E38" w14:textId="23EDC5BA" w:rsidR="008103F6" w:rsidRDefault="00FE1E19" w:rsidP="008103F6">
      <w:pPr>
        <w:pStyle w:val="Heading2"/>
      </w:pPr>
      <w:r>
        <w:t>8</w:t>
      </w:r>
      <w:r w:rsidR="008103F6">
        <w:t>Rx ports at UE</w:t>
      </w:r>
    </w:p>
    <w:p w14:paraId="5FA8A761" w14:textId="3320B6E7" w:rsidR="008C664D" w:rsidRDefault="002648F2" w:rsidP="002648F2">
      <w:r>
        <w:t>The evaluation results are summarized in</w:t>
      </w:r>
      <w:r w:rsidR="008F198C">
        <w:t xml:space="preserve"> </w:t>
      </w:r>
      <w:r w:rsidR="008F198C">
        <w:fldChar w:fldCharType="begin"/>
      </w:r>
      <w:r w:rsidR="008F198C">
        <w:instrText xml:space="preserve"> REF _Ref968837 \h </w:instrText>
      </w:r>
      <w:r w:rsidR="008F198C">
        <w:fldChar w:fldCharType="separate"/>
      </w:r>
      <w:r w:rsidR="00DC77F2">
        <w:t xml:space="preserve">Table </w:t>
      </w:r>
      <w:r w:rsidR="00DC77F2">
        <w:rPr>
          <w:noProof/>
        </w:rPr>
        <w:t>2</w:t>
      </w:r>
      <w:r w:rsidR="008F198C">
        <w:fldChar w:fldCharType="end"/>
      </w:r>
      <w:r>
        <w:t xml:space="preserve">.  </w:t>
      </w:r>
      <w:r w:rsidR="008052A1">
        <w:t xml:space="preserve">Again, </w:t>
      </w:r>
      <w:r w:rsidR="00B8009D">
        <w:t xml:space="preserve">there is </w:t>
      </w:r>
      <w:r w:rsidR="005F38A1">
        <w:t>only a small</w:t>
      </w:r>
      <w:r w:rsidR="00B8009D">
        <w:t xml:space="preserve"> </w:t>
      </w:r>
      <w:r w:rsidR="004C16FF">
        <w:t xml:space="preserve">NC-JT </w:t>
      </w:r>
      <w:r w:rsidR="008052A1">
        <w:t>performance</w:t>
      </w:r>
      <w:r w:rsidR="00B8009D">
        <w:t xml:space="preserve"> degradation</w:t>
      </w:r>
      <w:r w:rsidR="004C16FF">
        <w:t xml:space="preserve"> (~1%</w:t>
      </w:r>
      <w:r w:rsidR="00DC77F2">
        <w:t>-unit</w:t>
      </w:r>
      <w:r w:rsidR="004C16FF">
        <w:t>)</w:t>
      </w:r>
      <w:r w:rsidR="008052A1">
        <w:t xml:space="preserve"> with layer restriction</w:t>
      </w:r>
      <w:r w:rsidR="004C16FF">
        <w:t xml:space="preserve">.  Note that </w:t>
      </w:r>
      <w:r w:rsidR="00703CF1">
        <w:t xml:space="preserve">in this scenario, </w:t>
      </w:r>
      <w:r w:rsidR="0085089E">
        <w:t xml:space="preserve">NC-JT </w:t>
      </w:r>
      <w:r w:rsidR="00703CF1">
        <w:t xml:space="preserve">performs better </w:t>
      </w:r>
      <w:r w:rsidR="007A4A93">
        <w:t xml:space="preserve">than </w:t>
      </w:r>
      <w:r w:rsidR="007B1343">
        <w:t>single TRP</w:t>
      </w:r>
      <w:r w:rsidR="00C434C3">
        <w:t xml:space="preserve"> </w:t>
      </w:r>
      <w:r w:rsidR="00EF2CD5">
        <w:t xml:space="preserve">in terms of mean UE throughput </w:t>
      </w:r>
      <w:r w:rsidR="00703CF1">
        <w:t xml:space="preserve">only </w:t>
      </w:r>
      <w:r w:rsidR="007A4A93">
        <w:t>at RU</w:t>
      </w:r>
      <w:r w:rsidR="00EF2CD5">
        <w:t>s</w:t>
      </w:r>
      <w:r w:rsidR="007A4A93">
        <w:t xml:space="preserve"> below 30%. </w:t>
      </w:r>
      <w:r w:rsidR="0085089E">
        <w:t xml:space="preserve"> </w:t>
      </w:r>
      <w:r w:rsidR="00886339">
        <w:t>The performance degradation</w:t>
      </w:r>
      <w:r w:rsidR="00D6712A">
        <w:t xml:space="preserve"> is about 1%</w:t>
      </w:r>
      <w:r w:rsidR="00DC77F2">
        <w:t>-unit</w:t>
      </w:r>
      <w:r w:rsidR="00D6712A">
        <w:t xml:space="preserve"> in this range of RU.</w:t>
      </w:r>
      <w:r w:rsidR="00886339">
        <w:t xml:space="preserve"> </w:t>
      </w:r>
    </w:p>
    <w:p w14:paraId="642A0B74" w14:textId="09159217" w:rsidR="008C664D" w:rsidRPr="00D36CD4" w:rsidRDefault="00FB26EF" w:rsidP="008C664D">
      <w:pPr>
        <w:pStyle w:val="Observation"/>
      </w:pPr>
      <w:bookmarkStart w:id="3" w:name="_Toc1025986"/>
      <w:r>
        <w:t xml:space="preserve">There is </w:t>
      </w:r>
      <w:r w:rsidR="00013C61">
        <w:t>about 1%</w:t>
      </w:r>
      <w:r w:rsidR="00DC77F2">
        <w:t>-unit</w:t>
      </w:r>
      <w:r>
        <w:t xml:space="preserve"> NC-JT performance degradation with layer restriction |L1-L2|&lt;</w:t>
      </w:r>
      <w:r w:rsidR="0003508C">
        <w:t xml:space="preserve">2 </w:t>
      </w:r>
      <w:r w:rsidR="00DC77F2">
        <w:t xml:space="preserve">compared to unrestricted </w:t>
      </w:r>
      <w:r w:rsidR="0003508C">
        <w:t>in</w:t>
      </w:r>
      <w:r>
        <w:t xml:space="preserve"> the case </w:t>
      </w:r>
      <w:r w:rsidR="0003508C">
        <w:t>of 4</w:t>
      </w:r>
      <w:r>
        <w:t>Tx ports per TRP and 8Rx at UE under indoor hotspot scenario at 4GHz</w:t>
      </w:r>
      <w:r w:rsidR="008C664D">
        <w:t>.</w:t>
      </w:r>
      <w:bookmarkEnd w:id="3"/>
    </w:p>
    <w:p w14:paraId="049C10B7" w14:textId="37F57C27" w:rsidR="002648F2" w:rsidRDefault="002648F2" w:rsidP="002648F2">
      <w:r>
        <w:t xml:space="preserve">  </w:t>
      </w:r>
    </w:p>
    <w:p w14:paraId="7239E3AA" w14:textId="20365A99" w:rsidR="002648F2" w:rsidRDefault="002648F2" w:rsidP="002648F2">
      <w:pPr>
        <w:pStyle w:val="Caption"/>
      </w:pPr>
      <w:bookmarkStart w:id="4" w:name="_Ref96883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DC77F2">
        <w:rPr>
          <w:noProof/>
        </w:rPr>
        <w:t>2</w:t>
      </w:r>
      <w:r>
        <w:fldChar w:fldCharType="end"/>
      </w:r>
      <w:bookmarkEnd w:id="4"/>
      <w:r>
        <w:t xml:space="preserve">: </w:t>
      </w:r>
      <w:r w:rsidR="00260FDE">
        <w:t>NC-JT performance with and without layer restriction with 8Rx ports at UE</w:t>
      </w:r>
      <w:r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60"/>
        <w:gridCol w:w="1015"/>
        <w:gridCol w:w="990"/>
        <w:gridCol w:w="1530"/>
        <w:gridCol w:w="1080"/>
        <w:gridCol w:w="990"/>
        <w:gridCol w:w="1620"/>
      </w:tblGrid>
      <w:tr w:rsidR="00913E19" w:rsidRPr="008C5BF8" w14:paraId="3FCFA422" w14:textId="4B309A37" w:rsidTr="00561C3A">
        <w:trPr>
          <w:trHeight w:val="300"/>
          <w:jc w:val="center"/>
        </w:trPr>
        <w:tc>
          <w:tcPr>
            <w:tcW w:w="960" w:type="dxa"/>
            <w:vMerge w:val="restart"/>
            <w:noWrap/>
            <w:hideMark/>
          </w:tcPr>
          <w:p w14:paraId="31DFF0E3" w14:textId="559FDB0D" w:rsidR="00913E19" w:rsidRPr="008C5BF8" w:rsidRDefault="00913E19" w:rsidP="00313D09">
            <w:pPr>
              <w:rPr>
                <w:lang w:val="en-CA"/>
              </w:rPr>
            </w:pPr>
            <w:r w:rsidRPr="008C5BF8">
              <w:t xml:space="preserve">RU </w:t>
            </w:r>
            <w:r>
              <w:t>of single TRP</w:t>
            </w:r>
          </w:p>
        </w:tc>
        <w:tc>
          <w:tcPr>
            <w:tcW w:w="3535" w:type="dxa"/>
            <w:gridSpan w:val="3"/>
            <w:noWrap/>
            <w:hideMark/>
          </w:tcPr>
          <w:p w14:paraId="12964E9C" w14:textId="7D907F5D" w:rsidR="00913E19" w:rsidRPr="008C5BF8" w:rsidRDefault="00913E19" w:rsidP="00313D09">
            <w:r w:rsidRPr="008C5BF8">
              <w:t>Cell edge UE throughput gain</w:t>
            </w:r>
          </w:p>
        </w:tc>
        <w:tc>
          <w:tcPr>
            <w:tcW w:w="3690" w:type="dxa"/>
            <w:gridSpan w:val="3"/>
            <w:noWrap/>
            <w:hideMark/>
          </w:tcPr>
          <w:p w14:paraId="2298FA29" w14:textId="4B2456B5" w:rsidR="00913E19" w:rsidRPr="008C5BF8" w:rsidRDefault="00913E19" w:rsidP="00313D09">
            <w:r w:rsidRPr="008C5BF8">
              <w:t>Mean UE throughput gain</w:t>
            </w:r>
          </w:p>
        </w:tc>
      </w:tr>
      <w:tr w:rsidR="00913E19" w:rsidRPr="008C5BF8" w14:paraId="510A221E" w14:textId="519F0253" w:rsidTr="00561C3A">
        <w:trPr>
          <w:trHeight w:val="600"/>
          <w:jc w:val="center"/>
        </w:trPr>
        <w:tc>
          <w:tcPr>
            <w:tcW w:w="960" w:type="dxa"/>
            <w:vMerge/>
            <w:noWrap/>
            <w:hideMark/>
          </w:tcPr>
          <w:p w14:paraId="1BD88A64" w14:textId="57059ACA" w:rsidR="00913E19" w:rsidRPr="008C5BF8" w:rsidRDefault="00913E19" w:rsidP="00313D09"/>
        </w:tc>
        <w:tc>
          <w:tcPr>
            <w:tcW w:w="1015" w:type="dxa"/>
            <w:hideMark/>
          </w:tcPr>
          <w:p w14:paraId="5D41D03B" w14:textId="77777777" w:rsidR="00913E19" w:rsidRPr="008C5BF8" w:rsidRDefault="00913E19" w:rsidP="00313D09">
            <w:r w:rsidRPr="008C5BF8">
              <w:t>Single TRP</w:t>
            </w:r>
          </w:p>
        </w:tc>
        <w:tc>
          <w:tcPr>
            <w:tcW w:w="990" w:type="dxa"/>
            <w:noWrap/>
            <w:hideMark/>
          </w:tcPr>
          <w:p w14:paraId="2952ADEA" w14:textId="77777777" w:rsidR="00913E19" w:rsidRPr="008C5BF8" w:rsidRDefault="00913E19" w:rsidP="00313D09">
            <w:r w:rsidRPr="008C5BF8">
              <w:t>NC-JT</w:t>
            </w:r>
          </w:p>
        </w:tc>
        <w:tc>
          <w:tcPr>
            <w:tcW w:w="1530" w:type="dxa"/>
          </w:tcPr>
          <w:p w14:paraId="718983E0" w14:textId="2E4131E7" w:rsidR="00913E19" w:rsidRPr="008C5BF8" w:rsidRDefault="00913E19" w:rsidP="00313D09">
            <w:r>
              <w:t>NC-JT with layer restriction</w:t>
            </w:r>
          </w:p>
        </w:tc>
        <w:tc>
          <w:tcPr>
            <w:tcW w:w="1080" w:type="dxa"/>
            <w:hideMark/>
          </w:tcPr>
          <w:p w14:paraId="63E6B05D" w14:textId="2D9CC049" w:rsidR="00913E19" w:rsidRPr="008C5BF8" w:rsidRDefault="00913E19" w:rsidP="00313D09">
            <w:r w:rsidRPr="008C5BF8">
              <w:t>Single TRP</w:t>
            </w:r>
          </w:p>
        </w:tc>
        <w:tc>
          <w:tcPr>
            <w:tcW w:w="990" w:type="dxa"/>
            <w:noWrap/>
            <w:hideMark/>
          </w:tcPr>
          <w:p w14:paraId="00FEFBAF" w14:textId="77777777" w:rsidR="00913E19" w:rsidRPr="008C5BF8" w:rsidRDefault="00913E19" w:rsidP="00313D09">
            <w:r w:rsidRPr="008C5BF8">
              <w:t>NC-JT</w:t>
            </w:r>
          </w:p>
        </w:tc>
        <w:tc>
          <w:tcPr>
            <w:tcW w:w="1620" w:type="dxa"/>
          </w:tcPr>
          <w:p w14:paraId="5C28FD06" w14:textId="16242703" w:rsidR="00913E19" w:rsidRPr="008C5BF8" w:rsidRDefault="00913E19" w:rsidP="00313D09">
            <w:r>
              <w:t>NC-JT with layer restriction</w:t>
            </w:r>
          </w:p>
        </w:tc>
      </w:tr>
      <w:tr w:rsidR="00913E19" w:rsidRPr="008C5BF8" w14:paraId="3FA404FB" w14:textId="2DB99CB5" w:rsidTr="00561C3A">
        <w:trPr>
          <w:trHeight w:val="300"/>
          <w:jc w:val="center"/>
        </w:trPr>
        <w:tc>
          <w:tcPr>
            <w:tcW w:w="960" w:type="dxa"/>
            <w:noWrap/>
            <w:hideMark/>
          </w:tcPr>
          <w:p w14:paraId="0CCBC5EC" w14:textId="77777777" w:rsidR="00913E19" w:rsidRPr="008C5BF8" w:rsidRDefault="00913E19" w:rsidP="00AB2C62">
            <w:r w:rsidRPr="008C5BF8">
              <w:t>10%</w:t>
            </w:r>
          </w:p>
        </w:tc>
        <w:tc>
          <w:tcPr>
            <w:tcW w:w="1015" w:type="dxa"/>
            <w:noWrap/>
            <w:hideMark/>
          </w:tcPr>
          <w:p w14:paraId="0074B8B1" w14:textId="72EFFD6B" w:rsidR="00913E19" w:rsidRPr="008C5BF8" w:rsidRDefault="00913E19" w:rsidP="00AB2C62">
            <w:r w:rsidRPr="003C3A7C">
              <w:t>0%</w:t>
            </w:r>
          </w:p>
        </w:tc>
        <w:tc>
          <w:tcPr>
            <w:tcW w:w="990" w:type="dxa"/>
            <w:noWrap/>
            <w:hideMark/>
          </w:tcPr>
          <w:p w14:paraId="1BF7DE7A" w14:textId="2DD2D557" w:rsidR="00913E19" w:rsidRPr="00561C3A" w:rsidRDefault="00913E19" w:rsidP="00AB2C62">
            <w:pPr>
              <w:rPr>
                <w:color w:val="0070C0"/>
              </w:rPr>
            </w:pPr>
            <w:r w:rsidRPr="00561C3A">
              <w:rPr>
                <w:color w:val="0070C0"/>
              </w:rPr>
              <w:t>6%</w:t>
            </w:r>
          </w:p>
        </w:tc>
        <w:tc>
          <w:tcPr>
            <w:tcW w:w="1530" w:type="dxa"/>
            <w:vAlign w:val="bottom"/>
          </w:tcPr>
          <w:p w14:paraId="3B93B756" w14:textId="6ACE1717" w:rsidR="00913E19" w:rsidRPr="00561C3A" w:rsidRDefault="00913E19" w:rsidP="00AB2C62">
            <w:pPr>
              <w:rPr>
                <w:color w:val="0070C0"/>
              </w:rPr>
            </w:pPr>
            <w:r w:rsidRPr="00561C3A">
              <w:rPr>
                <w:rFonts w:ascii="Calibri" w:hAnsi="Calibri" w:cs="Calibri"/>
                <w:color w:val="0070C0"/>
                <w:sz w:val="22"/>
                <w:szCs w:val="22"/>
              </w:rPr>
              <w:t>5%</w:t>
            </w:r>
          </w:p>
        </w:tc>
        <w:tc>
          <w:tcPr>
            <w:tcW w:w="1080" w:type="dxa"/>
            <w:noWrap/>
            <w:hideMark/>
          </w:tcPr>
          <w:p w14:paraId="0F1E9EFD" w14:textId="7E8125CA" w:rsidR="00913E19" w:rsidRPr="008C5BF8" w:rsidRDefault="00913E19" w:rsidP="00AB2C62">
            <w:r w:rsidRPr="00571377">
              <w:t>0%</w:t>
            </w:r>
          </w:p>
        </w:tc>
        <w:tc>
          <w:tcPr>
            <w:tcW w:w="990" w:type="dxa"/>
            <w:noWrap/>
            <w:hideMark/>
          </w:tcPr>
          <w:p w14:paraId="5E38AF25" w14:textId="27D91FFB" w:rsidR="00913E19" w:rsidRPr="00494BDB" w:rsidRDefault="00913E19" w:rsidP="00AB2C62">
            <w:pPr>
              <w:rPr>
                <w:b/>
                <w:color w:val="0070C0"/>
              </w:rPr>
            </w:pPr>
            <w:r w:rsidRPr="00494BDB">
              <w:rPr>
                <w:b/>
                <w:color w:val="0070C0"/>
              </w:rPr>
              <w:t>27%</w:t>
            </w:r>
          </w:p>
        </w:tc>
        <w:tc>
          <w:tcPr>
            <w:tcW w:w="1620" w:type="dxa"/>
            <w:vAlign w:val="bottom"/>
          </w:tcPr>
          <w:p w14:paraId="44BD85C0" w14:textId="392FD853" w:rsidR="00913E19" w:rsidRPr="00561C3A" w:rsidRDefault="00913E19" w:rsidP="00AB2C62">
            <w:pPr>
              <w:rPr>
                <w:b/>
                <w:color w:val="0070C0"/>
              </w:rPr>
            </w:pPr>
            <w:r w:rsidRPr="00561C3A">
              <w:rPr>
                <w:rFonts w:ascii="Calibri" w:hAnsi="Calibri" w:cs="Calibri"/>
                <w:color w:val="0070C0"/>
                <w:sz w:val="22"/>
                <w:szCs w:val="22"/>
              </w:rPr>
              <w:t>26%</w:t>
            </w:r>
          </w:p>
        </w:tc>
      </w:tr>
      <w:tr w:rsidR="00913E19" w:rsidRPr="008C5BF8" w14:paraId="5DB8A6E6" w14:textId="79D71164" w:rsidTr="00561C3A">
        <w:trPr>
          <w:trHeight w:val="300"/>
          <w:jc w:val="center"/>
        </w:trPr>
        <w:tc>
          <w:tcPr>
            <w:tcW w:w="960" w:type="dxa"/>
            <w:noWrap/>
            <w:hideMark/>
          </w:tcPr>
          <w:p w14:paraId="125FEDF3" w14:textId="77777777" w:rsidR="00913E19" w:rsidRPr="008C5BF8" w:rsidRDefault="00913E19" w:rsidP="00AB2C62">
            <w:r w:rsidRPr="008C5BF8">
              <w:t>20%</w:t>
            </w:r>
          </w:p>
        </w:tc>
        <w:tc>
          <w:tcPr>
            <w:tcW w:w="1015" w:type="dxa"/>
            <w:noWrap/>
            <w:hideMark/>
          </w:tcPr>
          <w:p w14:paraId="053831D0" w14:textId="541C27F6" w:rsidR="00913E19" w:rsidRPr="008C5BF8" w:rsidRDefault="00913E19" w:rsidP="00AB2C62">
            <w:r w:rsidRPr="003C3A7C">
              <w:t>0%</w:t>
            </w:r>
          </w:p>
        </w:tc>
        <w:tc>
          <w:tcPr>
            <w:tcW w:w="990" w:type="dxa"/>
            <w:noWrap/>
            <w:hideMark/>
          </w:tcPr>
          <w:p w14:paraId="203BBAA1" w14:textId="4DE15A02" w:rsidR="00913E19" w:rsidRPr="00561C3A" w:rsidRDefault="00913E19" w:rsidP="00AB2C62">
            <w:pPr>
              <w:rPr>
                <w:color w:val="000000" w:themeColor="text1"/>
              </w:rPr>
            </w:pPr>
            <w:r w:rsidRPr="003A7A35">
              <w:rPr>
                <w:color w:val="FF0000"/>
              </w:rPr>
              <w:t>-3%</w:t>
            </w:r>
          </w:p>
        </w:tc>
        <w:tc>
          <w:tcPr>
            <w:tcW w:w="1530" w:type="dxa"/>
            <w:vAlign w:val="bottom"/>
          </w:tcPr>
          <w:p w14:paraId="25B7730E" w14:textId="7F58B79A" w:rsidR="00913E19" w:rsidRPr="00AC4B07" w:rsidRDefault="00913E19" w:rsidP="00AB2C62">
            <w:pPr>
              <w:rPr>
                <w:color w:val="C00000"/>
              </w:rPr>
            </w:pPr>
            <w:r w:rsidRPr="00AC4B07">
              <w:rPr>
                <w:rFonts w:ascii="Calibri" w:hAnsi="Calibri" w:cs="Calibri"/>
                <w:color w:val="C00000"/>
                <w:sz w:val="22"/>
                <w:szCs w:val="22"/>
              </w:rPr>
              <w:t>-4%</w:t>
            </w:r>
          </w:p>
        </w:tc>
        <w:tc>
          <w:tcPr>
            <w:tcW w:w="1080" w:type="dxa"/>
            <w:noWrap/>
            <w:hideMark/>
          </w:tcPr>
          <w:p w14:paraId="2E7367FD" w14:textId="7B988872" w:rsidR="00913E19" w:rsidRPr="008C5BF8" w:rsidRDefault="00913E19" w:rsidP="00AB2C62">
            <w:r w:rsidRPr="00571377">
              <w:t>0%</w:t>
            </w:r>
          </w:p>
        </w:tc>
        <w:tc>
          <w:tcPr>
            <w:tcW w:w="990" w:type="dxa"/>
            <w:noWrap/>
            <w:hideMark/>
          </w:tcPr>
          <w:p w14:paraId="086D21DC" w14:textId="422544EA" w:rsidR="00913E19" w:rsidRPr="00494BDB" w:rsidRDefault="00913E19" w:rsidP="00AB2C62">
            <w:pPr>
              <w:rPr>
                <w:b/>
                <w:color w:val="0070C0"/>
              </w:rPr>
            </w:pPr>
            <w:r w:rsidRPr="00494BDB">
              <w:rPr>
                <w:b/>
                <w:color w:val="0070C0"/>
              </w:rPr>
              <w:t>9%</w:t>
            </w:r>
          </w:p>
        </w:tc>
        <w:tc>
          <w:tcPr>
            <w:tcW w:w="1620" w:type="dxa"/>
            <w:vAlign w:val="bottom"/>
          </w:tcPr>
          <w:p w14:paraId="4AC31BF8" w14:textId="7B8AB061" w:rsidR="00913E19" w:rsidRPr="00561C3A" w:rsidRDefault="00913E19" w:rsidP="00AB2C62">
            <w:pPr>
              <w:rPr>
                <w:b/>
                <w:color w:val="0070C0"/>
              </w:rPr>
            </w:pPr>
            <w:r w:rsidRPr="00561C3A">
              <w:rPr>
                <w:rFonts w:ascii="Calibri" w:hAnsi="Calibri" w:cs="Calibri"/>
                <w:color w:val="0070C0"/>
                <w:sz w:val="22"/>
                <w:szCs w:val="22"/>
              </w:rPr>
              <w:t>8%</w:t>
            </w:r>
          </w:p>
        </w:tc>
      </w:tr>
      <w:tr w:rsidR="00913E19" w:rsidRPr="008C5BF8" w14:paraId="2B79A87E" w14:textId="671F6A56" w:rsidTr="00561C3A">
        <w:trPr>
          <w:trHeight w:val="300"/>
          <w:jc w:val="center"/>
        </w:trPr>
        <w:tc>
          <w:tcPr>
            <w:tcW w:w="960" w:type="dxa"/>
            <w:noWrap/>
            <w:hideMark/>
          </w:tcPr>
          <w:p w14:paraId="0FE7A551" w14:textId="77777777" w:rsidR="00913E19" w:rsidRPr="008C5BF8" w:rsidRDefault="00913E19" w:rsidP="00AB2C62">
            <w:r w:rsidRPr="008C5BF8">
              <w:t>30%</w:t>
            </w:r>
          </w:p>
        </w:tc>
        <w:tc>
          <w:tcPr>
            <w:tcW w:w="1015" w:type="dxa"/>
            <w:noWrap/>
            <w:hideMark/>
          </w:tcPr>
          <w:p w14:paraId="44BDCD26" w14:textId="0F509472" w:rsidR="00913E19" w:rsidRPr="008C5BF8" w:rsidRDefault="00913E19" w:rsidP="00AB2C62">
            <w:r w:rsidRPr="003C3A7C">
              <w:t>0%</w:t>
            </w:r>
          </w:p>
        </w:tc>
        <w:tc>
          <w:tcPr>
            <w:tcW w:w="990" w:type="dxa"/>
            <w:noWrap/>
            <w:hideMark/>
          </w:tcPr>
          <w:p w14:paraId="3B060098" w14:textId="57AD14BC" w:rsidR="00913E19" w:rsidRPr="00561C3A" w:rsidRDefault="00913E19" w:rsidP="00AB2C62">
            <w:pPr>
              <w:rPr>
                <w:color w:val="000000" w:themeColor="text1"/>
              </w:rPr>
            </w:pPr>
            <w:r w:rsidRPr="00561C3A">
              <w:rPr>
                <w:color w:val="000000" w:themeColor="text1"/>
              </w:rPr>
              <w:t>0%</w:t>
            </w:r>
          </w:p>
        </w:tc>
        <w:tc>
          <w:tcPr>
            <w:tcW w:w="1530" w:type="dxa"/>
            <w:vAlign w:val="bottom"/>
          </w:tcPr>
          <w:p w14:paraId="716E7024" w14:textId="09887EAB" w:rsidR="00913E19" w:rsidRPr="00561C3A" w:rsidRDefault="00913E19" w:rsidP="00AB2C62">
            <w:pPr>
              <w:rPr>
                <w:color w:val="000000" w:themeColor="text1"/>
              </w:rPr>
            </w:pPr>
            <w:r w:rsidRPr="00561C3A">
              <w:rPr>
                <w:rFonts w:ascii="Calibri" w:hAnsi="Calibri" w:cs="Calibri"/>
                <w:color w:val="0070C0"/>
                <w:sz w:val="22"/>
                <w:szCs w:val="22"/>
              </w:rPr>
              <w:t>2%</w:t>
            </w:r>
          </w:p>
        </w:tc>
        <w:tc>
          <w:tcPr>
            <w:tcW w:w="1080" w:type="dxa"/>
            <w:noWrap/>
            <w:hideMark/>
          </w:tcPr>
          <w:p w14:paraId="7051894E" w14:textId="69A4C6E0" w:rsidR="00913E19" w:rsidRPr="008C5BF8" w:rsidRDefault="00913E19" w:rsidP="00AB2C62">
            <w:r w:rsidRPr="00571377">
              <w:t>0%</w:t>
            </w:r>
          </w:p>
        </w:tc>
        <w:tc>
          <w:tcPr>
            <w:tcW w:w="990" w:type="dxa"/>
            <w:noWrap/>
            <w:hideMark/>
          </w:tcPr>
          <w:p w14:paraId="31D3F563" w14:textId="05D9A620" w:rsidR="00913E19" w:rsidRPr="00561C3A" w:rsidRDefault="00913E19" w:rsidP="00AB2C62">
            <w:pPr>
              <w:rPr>
                <w:color w:val="0070C0"/>
              </w:rPr>
            </w:pPr>
            <w:r w:rsidRPr="00561C3A">
              <w:rPr>
                <w:color w:val="0070C0"/>
              </w:rPr>
              <w:t>1%</w:t>
            </w:r>
          </w:p>
        </w:tc>
        <w:tc>
          <w:tcPr>
            <w:tcW w:w="1620" w:type="dxa"/>
            <w:vAlign w:val="bottom"/>
          </w:tcPr>
          <w:p w14:paraId="3B3F4959" w14:textId="129D7D57" w:rsidR="00913E19" w:rsidRPr="00561C3A" w:rsidRDefault="00913E19" w:rsidP="00AB2C62">
            <w:pPr>
              <w:rPr>
                <w:color w:val="0070C0"/>
              </w:rPr>
            </w:pPr>
            <w:r w:rsidRPr="00561C3A">
              <w:rPr>
                <w:rFonts w:ascii="Calibri" w:hAnsi="Calibri" w:cs="Calibri"/>
                <w:color w:val="0070C0"/>
                <w:sz w:val="22"/>
                <w:szCs w:val="22"/>
              </w:rPr>
              <w:t>1%</w:t>
            </w:r>
          </w:p>
        </w:tc>
      </w:tr>
      <w:tr w:rsidR="00913E19" w:rsidRPr="008C5BF8" w14:paraId="1080360E" w14:textId="25D7CACB" w:rsidTr="00561C3A">
        <w:trPr>
          <w:trHeight w:val="300"/>
          <w:jc w:val="center"/>
        </w:trPr>
        <w:tc>
          <w:tcPr>
            <w:tcW w:w="960" w:type="dxa"/>
            <w:noWrap/>
            <w:hideMark/>
          </w:tcPr>
          <w:p w14:paraId="7541A5DD" w14:textId="77777777" w:rsidR="00913E19" w:rsidRPr="008C5BF8" w:rsidRDefault="00913E19" w:rsidP="00AB2C62">
            <w:r w:rsidRPr="008C5BF8">
              <w:t>40%</w:t>
            </w:r>
          </w:p>
        </w:tc>
        <w:tc>
          <w:tcPr>
            <w:tcW w:w="1015" w:type="dxa"/>
            <w:noWrap/>
            <w:hideMark/>
          </w:tcPr>
          <w:p w14:paraId="7285030C" w14:textId="1B9CC5D8" w:rsidR="00913E19" w:rsidRPr="008C5BF8" w:rsidRDefault="00913E19" w:rsidP="00AB2C62">
            <w:r w:rsidRPr="003C3A7C">
              <w:t>0%</w:t>
            </w:r>
          </w:p>
        </w:tc>
        <w:tc>
          <w:tcPr>
            <w:tcW w:w="990" w:type="dxa"/>
            <w:noWrap/>
            <w:hideMark/>
          </w:tcPr>
          <w:p w14:paraId="7A5A351C" w14:textId="3488A555" w:rsidR="00913E19" w:rsidRPr="00561C3A" w:rsidRDefault="00913E19" w:rsidP="00AB2C62">
            <w:pPr>
              <w:rPr>
                <w:color w:val="0070C0"/>
              </w:rPr>
            </w:pPr>
            <w:r w:rsidRPr="00561C3A">
              <w:rPr>
                <w:color w:val="0070C0"/>
              </w:rPr>
              <w:t>5%</w:t>
            </w:r>
          </w:p>
        </w:tc>
        <w:tc>
          <w:tcPr>
            <w:tcW w:w="1530" w:type="dxa"/>
            <w:vAlign w:val="bottom"/>
          </w:tcPr>
          <w:p w14:paraId="77F1B482" w14:textId="54701301" w:rsidR="00913E19" w:rsidRPr="00561C3A" w:rsidRDefault="00913E19" w:rsidP="00AB2C62">
            <w:pPr>
              <w:rPr>
                <w:color w:val="0070C0"/>
              </w:rPr>
            </w:pPr>
            <w:r w:rsidRPr="00561C3A">
              <w:rPr>
                <w:rFonts w:ascii="Calibri" w:hAnsi="Calibri" w:cs="Calibri"/>
                <w:color w:val="0070C0"/>
                <w:sz w:val="22"/>
                <w:szCs w:val="22"/>
              </w:rPr>
              <w:t>4%</w:t>
            </w:r>
          </w:p>
        </w:tc>
        <w:tc>
          <w:tcPr>
            <w:tcW w:w="1080" w:type="dxa"/>
            <w:noWrap/>
            <w:hideMark/>
          </w:tcPr>
          <w:p w14:paraId="71B47937" w14:textId="5094CFB8" w:rsidR="00913E19" w:rsidRPr="008C5BF8" w:rsidRDefault="00913E19" w:rsidP="00AB2C62">
            <w:r w:rsidRPr="00571377">
              <w:t>0%</w:t>
            </w:r>
          </w:p>
        </w:tc>
        <w:tc>
          <w:tcPr>
            <w:tcW w:w="990" w:type="dxa"/>
            <w:noWrap/>
            <w:hideMark/>
          </w:tcPr>
          <w:p w14:paraId="63C826AA" w14:textId="69F70B7D" w:rsidR="00913E19" w:rsidRPr="00F7434E" w:rsidRDefault="00913E19" w:rsidP="00AB2C62">
            <w:pPr>
              <w:rPr>
                <w:color w:val="FF0000"/>
              </w:rPr>
            </w:pPr>
            <w:r w:rsidRPr="00F7434E">
              <w:rPr>
                <w:color w:val="FF0000"/>
              </w:rPr>
              <w:t>-2%</w:t>
            </w:r>
          </w:p>
        </w:tc>
        <w:tc>
          <w:tcPr>
            <w:tcW w:w="1620" w:type="dxa"/>
            <w:vAlign w:val="bottom"/>
          </w:tcPr>
          <w:p w14:paraId="628B8365" w14:textId="3EDE2F13" w:rsidR="00913E19" w:rsidRPr="00AB2C62" w:rsidRDefault="00913E19" w:rsidP="00AB2C62">
            <w:pPr>
              <w:rPr>
                <w:color w:val="FF0000"/>
              </w:rPr>
            </w:pPr>
            <w:r w:rsidRPr="00AB2C62">
              <w:rPr>
                <w:rFonts w:ascii="Calibri" w:hAnsi="Calibri" w:cs="Calibri"/>
                <w:color w:val="FF0000"/>
                <w:sz w:val="22"/>
                <w:szCs w:val="22"/>
              </w:rPr>
              <w:t>-3%</w:t>
            </w:r>
          </w:p>
        </w:tc>
      </w:tr>
    </w:tbl>
    <w:p w14:paraId="7E405223" w14:textId="77777777" w:rsidR="002648F2" w:rsidRPr="002648F2" w:rsidRDefault="002648F2" w:rsidP="002648F2"/>
    <w:p w14:paraId="5E475D6A" w14:textId="37905791" w:rsidR="008103F6" w:rsidRDefault="001A2CE9" w:rsidP="001F6139">
      <w:pPr>
        <w:pStyle w:val="Heading2"/>
      </w:pPr>
      <w:r>
        <w:lastRenderedPageBreak/>
        <w:t>Rank</w:t>
      </w:r>
      <w:r w:rsidR="001F6139">
        <w:t xml:space="preserve"> Distributions</w:t>
      </w:r>
    </w:p>
    <w:p w14:paraId="6495E8DE" w14:textId="1B922B7D" w:rsidR="001F6139" w:rsidRDefault="00B1138C" w:rsidP="001F6139">
      <w:r>
        <w:t>To gain further insight on how the layer</w:t>
      </w:r>
      <w:r w:rsidR="001A2CE9">
        <w:t xml:space="preserve"> combinations</w:t>
      </w:r>
      <w:r>
        <w:t xml:space="preserve"> </w:t>
      </w:r>
      <w:r w:rsidR="00974C9A">
        <w:t>are distributed between two TRPs in case of NC-JT with and without layer restriction</w:t>
      </w:r>
      <w:r w:rsidR="005F30AC">
        <w:t xml:space="preserve">, </w:t>
      </w:r>
      <w:r w:rsidR="00442C37">
        <w:t xml:space="preserve">some </w:t>
      </w:r>
      <w:r w:rsidR="00733064">
        <w:t xml:space="preserve">rank </w:t>
      </w:r>
      <w:r w:rsidR="00442C37">
        <w:t xml:space="preserve">statistics </w:t>
      </w:r>
      <w:r w:rsidR="00733064">
        <w:t xml:space="preserve">are collected </w:t>
      </w:r>
      <w:r w:rsidR="00442C37">
        <w:t xml:space="preserve">for the case of 8Rx at </w:t>
      </w:r>
      <w:r w:rsidR="00BF55C4">
        <w:t xml:space="preserve">the </w:t>
      </w:r>
      <w:r w:rsidR="00442C37">
        <w:t>UE</w:t>
      </w:r>
      <w:r w:rsidR="00131359">
        <w:t xml:space="preserve"> </w:t>
      </w:r>
      <w:r w:rsidR="00DC77F2">
        <w:t xml:space="preserve">for </w:t>
      </w:r>
      <w:r w:rsidR="00DE0CD9">
        <w:t>around</w:t>
      </w:r>
      <w:r w:rsidR="005C61FD">
        <w:t xml:space="preserve"> </w:t>
      </w:r>
      <w:r w:rsidR="00131359">
        <w:t>10% and 20% R</w:t>
      </w:r>
      <w:r w:rsidR="0065651C">
        <w:t>U</w:t>
      </w:r>
      <w:r w:rsidR="007C0CC6">
        <w:t xml:space="preserve"> </w:t>
      </w:r>
      <w:r w:rsidR="00575B1E">
        <w:t>for</w:t>
      </w:r>
      <w:r w:rsidR="007C0CC6">
        <w:t xml:space="preserve"> NC-JT</w:t>
      </w:r>
      <w:r w:rsidR="00F51802">
        <w:t>.</w:t>
      </w:r>
      <w:r w:rsidR="005C61FD">
        <w:t xml:space="preserve"> The results</w:t>
      </w:r>
      <w:r w:rsidR="00733064">
        <w:t xml:space="preserve"> are shown in </w:t>
      </w:r>
      <w:r w:rsidR="00733064">
        <w:fldChar w:fldCharType="begin"/>
      </w:r>
      <w:r w:rsidR="00733064">
        <w:instrText xml:space="preserve"> REF _Ref989131 \h </w:instrText>
      </w:r>
      <w:r w:rsidR="00733064">
        <w:fldChar w:fldCharType="separate"/>
      </w:r>
      <w:r w:rsidR="00DC77F2">
        <w:t xml:space="preserve">Figure </w:t>
      </w:r>
      <w:r w:rsidR="00DC77F2">
        <w:rPr>
          <w:noProof/>
        </w:rPr>
        <w:t>1</w:t>
      </w:r>
      <w:r w:rsidR="00733064">
        <w:fldChar w:fldCharType="end"/>
      </w:r>
      <w:r w:rsidR="00733064">
        <w:t xml:space="preserve"> and </w:t>
      </w:r>
      <w:r w:rsidR="00733064">
        <w:fldChar w:fldCharType="begin"/>
      </w:r>
      <w:r w:rsidR="00733064">
        <w:instrText xml:space="preserve"> REF _Ref989139 \h </w:instrText>
      </w:r>
      <w:r w:rsidR="00733064">
        <w:fldChar w:fldCharType="separate"/>
      </w:r>
      <w:r w:rsidR="00DC77F2">
        <w:t xml:space="preserve">Figure </w:t>
      </w:r>
      <w:r w:rsidR="00DC77F2">
        <w:rPr>
          <w:noProof/>
        </w:rPr>
        <w:t>2</w:t>
      </w:r>
      <w:r w:rsidR="00733064">
        <w:fldChar w:fldCharType="end"/>
      </w:r>
      <w:r w:rsidR="00733064">
        <w:t>, respectively.</w:t>
      </w:r>
      <w:r w:rsidR="006A08BC">
        <w:t xml:space="preserve"> Note that with layer restriction, the overall </w:t>
      </w:r>
      <w:r w:rsidR="00E64396">
        <w:t xml:space="preserve">percentage of scheduling from two TRPs is slightly </w:t>
      </w:r>
      <w:r w:rsidR="002D41A2">
        <w:t xml:space="preserve">decreased, the </w:t>
      </w:r>
      <w:r w:rsidR="00586DC1">
        <w:t>percentage</w:t>
      </w:r>
      <w:r w:rsidR="005D671F">
        <w:t>s</w:t>
      </w:r>
      <w:r w:rsidR="00586DC1">
        <w:t xml:space="preserve"> shown</w:t>
      </w:r>
      <w:r w:rsidR="002D41A2">
        <w:t xml:space="preserve"> are </w:t>
      </w:r>
      <w:r w:rsidR="00C928F8">
        <w:t>with respect</w:t>
      </w:r>
      <w:r w:rsidR="002D41A2">
        <w:t xml:space="preserve"> to </w:t>
      </w:r>
      <w:r w:rsidR="005D671F">
        <w:t xml:space="preserve">the </w:t>
      </w:r>
      <w:r w:rsidR="00E44400">
        <w:t>number</w:t>
      </w:r>
      <w:r w:rsidR="00C32DBA">
        <w:t>s</w:t>
      </w:r>
      <w:r w:rsidR="00E44400">
        <w:t xml:space="preserve"> in </w:t>
      </w:r>
      <w:r w:rsidR="002D41A2">
        <w:t xml:space="preserve">each </w:t>
      </w:r>
      <w:r w:rsidR="00586DC1">
        <w:t>case</w:t>
      </w:r>
      <w:r w:rsidR="00E44400">
        <w:t xml:space="preserve">, i.e., with and without layer restriction. </w:t>
      </w:r>
    </w:p>
    <w:p w14:paraId="7B9D43CC" w14:textId="2CAF3B19" w:rsidR="001A5A10" w:rsidRDefault="001A5A10" w:rsidP="001F6139">
      <w:r>
        <w:rPr>
          <w:noProof/>
        </w:rPr>
        <mc:AlternateContent>
          <mc:Choice Requires="wpc">
            <w:drawing>
              <wp:inline distT="0" distB="0" distL="0" distR="0" wp14:anchorId="75B86915" wp14:editId="276F5504">
                <wp:extent cx="6294755" cy="3599078"/>
                <wp:effectExtent l="0" t="0" r="0" b="1905"/>
                <wp:docPr id="1" name="Canvas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pic:pic xmlns:pic="http://schemas.openxmlformats.org/drawingml/2006/picture">
                        <pic:nvPicPr>
                          <pic:cNvPr id="2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800099" y="0"/>
                            <a:ext cx="3825559" cy="155257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863192" y="1770278"/>
                            <a:ext cx="3787114" cy="156179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" name="Text Box 7"/>
                        <wps:cNvSpPr txBox="1"/>
                        <wps:spPr>
                          <a:xfrm>
                            <a:off x="1774624" y="1521321"/>
                            <a:ext cx="1902460" cy="3073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AB67F05" w14:textId="1EB9940F" w:rsidR="007F6E2B" w:rsidRDefault="0076239B" w:rsidP="0003508C">
                              <w:pPr>
                                <w:pStyle w:val="ListParagraph"/>
                                <w:numPr>
                                  <w:ilvl w:val="0"/>
                                  <w:numId w:val="14"/>
                                </w:numPr>
                              </w:pPr>
                              <w:r>
                                <w:t xml:space="preserve">Overall rank distribution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Text Box 8"/>
                        <wps:cNvSpPr txBox="1"/>
                        <wps:spPr>
                          <a:xfrm>
                            <a:off x="1321081" y="3332045"/>
                            <a:ext cx="3172460" cy="230458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231BDDA1" w14:textId="1B4EE8B4" w:rsidR="00590DCF" w:rsidRDefault="00590DCF" w:rsidP="0003508C">
                              <w:pPr>
                                <w:pStyle w:val="ListParagraph"/>
                                <w:numPr>
                                  <w:ilvl w:val="0"/>
                                  <w:numId w:val="14"/>
                                </w:numPr>
                              </w:pPr>
                              <w:r>
                                <w:t xml:space="preserve">Rank distribution when scheduled over two TRPs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75B86915" id="Canvas 1" o:spid="_x0000_s1026" editas="canvas" style="width:495.65pt;height:283.4pt;mso-position-horizontal-relative:char;mso-position-vertical-relative:line" coordsize="62947,3598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2947;height:35985;visibility:visible;mso-wrap-style:square">
                  <v:fill o:detectmouseclick="t"/>
                  <v:path o:connecttype="none"/>
                </v:shape>
                <v:shape id="Picture 2" o:spid="_x0000_s1028" type="#_x0000_t75" style="position:absolute;left:8000;width:38256;height:155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">
                  <v:imagedata r:id="rId13" o:title=""/>
                </v:shape>
                <v:shape id="Picture 3" o:spid="_x0000_s1029" type="#_x0000_t75" style="position:absolute;left:8631;top:17702;width:37872;height:156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">
                  <v:imagedata r:id="rId14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7" o:spid="_x0000_s1030" type="#_x0000_t202" style="position:absolute;left:17746;top:15213;width:19024;height:307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" filled="f" stroked="f" strokeweight=".5pt">
                  <v:textbox>
                    <w:txbxContent>
                      <w:p w14:paraId="3AB67F05" w14:textId="1EB9940F" w:rsidR="007F6E2B" w:rsidRDefault="0076239B" w:rsidP="0003508C">
                        <w:pPr>
                          <w:pStyle w:val="ListParagraph"/>
                          <w:numPr>
                            <w:ilvl w:val="0"/>
                            <w:numId w:val="14"/>
                          </w:numPr>
                        </w:pPr>
                        <w:r>
                          <w:t xml:space="preserve">Overall rank distribution  </w:t>
                        </w:r>
                      </w:p>
                    </w:txbxContent>
                  </v:textbox>
                </v:shape>
                <v:shape id="Text Box 8" o:spid="_x0000_s1031" type="#_x0000_t202" style="position:absolute;left:13210;top:33320;width:31725;height:230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" fillcolor="white [3201]" stroked="f" strokeweight=".5pt">
                  <v:textbox>
                    <w:txbxContent>
                      <w:p w14:paraId="231BDDA1" w14:textId="1B4EE8B4" w:rsidR="00590DCF" w:rsidRDefault="00590DCF" w:rsidP="0003508C">
                        <w:pPr>
                          <w:pStyle w:val="ListParagraph"/>
                          <w:numPr>
                            <w:ilvl w:val="0"/>
                            <w:numId w:val="14"/>
                          </w:numPr>
                        </w:pPr>
                        <w:r>
                          <w:t xml:space="preserve">Rank distribution when scheduled over two TRPs 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97AF2A4" w14:textId="31085F0C" w:rsidR="001A5A10" w:rsidRDefault="001A5A10" w:rsidP="001A5A10">
      <w:pPr>
        <w:pStyle w:val="Caption"/>
      </w:pPr>
      <w:bookmarkStart w:id="5" w:name="_Ref98913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C77F2">
        <w:rPr>
          <w:noProof/>
        </w:rPr>
        <w:t>1</w:t>
      </w:r>
      <w:r>
        <w:fldChar w:fldCharType="end"/>
      </w:r>
      <w:bookmarkEnd w:id="5"/>
      <w:r>
        <w:t xml:space="preserve">. </w:t>
      </w:r>
      <w:r w:rsidR="003700E5">
        <w:t>Rank distribution at about 10% of RU.</w:t>
      </w:r>
    </w:p>
    <w:p w14:paraId="53FF56ED" w14:textId="4B1680AA" w:rsidR="001A5A10" w:rsidRDefault="001A5A10" w:rsidP="001A5A10">
      <w:r>
        <w:rPr>
          <w:noProof/>
        </w:rPr>
        <w:lastRenderedPageBreak/>
        <mc:AlternateContent>
          <mc:Choice Requires="wpc">
            <w:drawing>
              <wp:inline distT="0" distB="0" distL="0" distR="0" wp14:anchorId="1B3522F3" wp14:editId="21015494">
                <wp:extent cx="5486400" cy="3708807"/>
                <wp:effectExtent l="0" t="0" r="0" b="0"/>
                <wp:docPr id="4" name="Canvas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pic:pic xmlns:pic="http://schemas.openxmlformats.org/drawingml/2006/picture">
                        <pic:nvPicPr>
                          <pic:cNvPr id="9" name="Picture 9"/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919435" y="0"/>
                            <a:ext cx="3770053" cy="1631291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0" name="Picture 10"/>
                          <pic:cNvPicPr>
                            <a:picLocks noChangeAspect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965606" y="1859902"/>
                            <a:ext cx="3760014" cy="146119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" name="Text Box 7"/>
                        <wps:cNvSpPr txBox="1"/>
                        <wps:spPr>
                          <a:xfrm>
                            <a:off x="1752768" y="1606464"/>
                            <a:ext cx="1902460" cy="3073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453C034" w14:textId="77777777" w:rsidR="003700E5" w:rsidRDefault="003700E5" w:rsidP="0003508C">
                              <w:pPr>
                                <w:pStyle w:val="ListParagraph"/>
                                <w:numPr>
                                  <w:ilvl w:val="0"/>
                                  <w:numId w:val="15"/>
                                </w:numPr>
                                <w:spacing w:after="0"/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szCs w:val="20"/>
                                </w:rPr>
                                <w:t xml:space="preserve">Overall rank distribution  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Text Box 8"/>
                        <wps:cNvSpPr txBox="1"/>
                        <wps:spPr>
                          <a:xfrm>
                            <a:off x="1196813" y="3276703"/>
                            <a:ext cx="3172460" cy="3073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8158103" w14:textId="77777777" w:rsidR="003700E5" w:rsidRDefault="003700E5" w:rsidP="0003508C">
                              <w:pPr>
                                <w:pStyle w:val="ListParagraph"/>
                                <w:numPr>
                                  <w:ilvl w:val="0"/>
                                  <w:numId w:val="16"/>
                                </w:numPr>
                                <w:spacing w:after="0"/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szCs w:val="20"/>
                                </w:rPr>
                                <w:t xml:space="preserve">Rank distribution when scheduled over two TRPs 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B3522F3" id="Canvas 4" o:spid="_x0000_s1032" editas="canvas" style="width:6in;height:292.05pt;mso-position-horizontal-relative:char;mso-position-vertical-relative:line" coordsize="54864,370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">
                <v:shape id="_x0000_s1033" type="#_x0000_t75" style="position:absolute;width:54864;height:37084;visibility:visible;mso-wrap-style:square">
                  <v:fill o:detectmouseclick="t"/>
                  <v:path o:connecttype="none"/>
                </v:shape>
                <v:shape id="Picture 9" o:spid="_x0000_s1034" type="#_x0000_t75" style="position:absolute;left:9194;width:37700;height:1631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">
                  <v:imagedata r:id="rId17" o:title=""/>
                </v:shape>
                <v:shape id="Picture 10" o:spid="_x0000_s1035" type="#_x0000_t75" style="position:absolute;left:9656;top:18599;width:37600;height:146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">
                  <v:imagedata r:id="rId18" o:title=""/>
                </v:shape>
                <v:shape id="Text Box 7" o:spid="_x0000_s1036" type="#_x0000_t202" style="position:absolute;left:17527;top:16064;width:19025;height:307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" filled="f" stroked="f" strokeweight=".5pt">
                  <v:textbox>
                    <w:txbxContent>
                      <w:p w14:paraId="3453C034" w14:textId="77777777" w:rsidR="003700E5" w:rsidRDefault="003700E5" w:rsidP="0003508C">
                        <w:pPr>
                          <w:pStyle w:val="ListParagraph"/>
                          <w:numPr>
                            <w:ilvl w:val="0"/>
                            <w:numId w:val="15"/>
                          </w:numPr>
                          <w:spacing w:after="0"/>
                          <w:rPr>
                            <w:rFonts w:eastAsia="Times New Roman"/>
                          </w:rPr>
                        </w:pPr>
                        <w:r>
                          <w:rPr>
                            <w:szCs w:val="20"/>
                          </w:rPr>
                          <w:t xml:space="preserve">Overall rank distribution  </w:t>
                        </w:r>
                      </w:p>
                    </w:txbxContent>
                  </v:textbox>
                </v:shape>
                <v:shape id="Text Box 8" o:spid="_x0000_s1037" type="#_x0000_t202" style="position:absolute;left:11968;top:32767;width:31724;height:307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" filled="f" stroked="f" strokeweight=".5pt">
                  <v:textbox>
                    <w:txbxContent>
                      <w:p w14:paraId="38158103" w14:textId="77777777" w:rsidR="003700E5" w:rsidRDefault="003700E5" w:rsidP="0003508C">
                        <w:pPr>
                          <w:pStyle w:val="ListParagraph"/>
                          <w:numPr>
                            <w:ilvl w:val="0"/>
                            <w:numId w:val="16"/>
                          </w:numPr>
                          <w:spacing w:after="0"/>
                          <w:rPr>
                            <w:rFonts w:eastAsia="Times New Roman"/>
                          </w:rPr>
                        </w:pPr>
                        <w:r>
                          <w:rPr>
                            <w:szCs w:val="20"/>
                          </w:rPr>
                          <w:t xml:space="preserve">Rank distribution when scheduled over two TRPs 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3952DDDD" w14:textId="260745FE" w:rsidR="003700E5" w:rsidRDefault="003700E5" w:rsidP="003700E5">
      <w:pPr>
        <w:pStyle w:val="Caption"/>
      </w:pPr>
      <w:bookmarkStart w:id="6" w:name="_Ref98913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C77F2">
        <w:rPr>
          <w:noProof/>
        </w:rPr>
        <w:t>2</w:t>
      </w:r>
      <w:r>
        <w:fldChar w:fldCharType="end"/>
      </w:r>
      <w:bookmarkEnd w:id="6"/>
      <w:r>
        <w:t>. Rank distribution at about 20% of RU.</w:t>
      </w:r>
    </w:p>
    <w:p w14:paraId="450D7CBF" w14:textId="31777AA9" w:rsidR="000C4FF3" w:rsidRDefault="000C4FF3" w:rsidP="000C4FF3"/>
    <w:p w14:paraId="41725522" w14:textId="45E35E74" w:rsidR="000C4FF3" w:rsidRDefault="000C4FF3" w:rsidP="000C4FF3">
      <w:r>
        <w:t xml:space="preserve">It can be seen in </w:t>
      </w:r>
      <w:r>
        <w:fldChar w:fldCharType="begin"/>
      </w:r>
      <w:r>
        <w:instrText xml:space="preserve"> REF _Ref989131 \h </w:instrText>
      </w:r>
      <w:r>
        <w:fldChar w:fldCharType="separate"/>
      </w:r>
      <w:r w:rsidR="00DC77F2">
        <w:t xml:space="preserve">Figure </w:t>
      </w:r>
      <w:r w:rsidR="00DC77F2">
        <w:rPr>
          <w:noProof/>
        </w:rPr>
        <w:t>1</w:t>
      </w:r>
      <w:r>
        <w:fldChar w:fldCharType="end"/>
      </w:r>
      <w:r>
        <w:t xml:space="preserve"> that with layer restriction, rank 6 </w:t>
      </w:r>
      <w:r w:rsidR="00893245">
        <w:t xml:space="preserve">value </w:t>
      </w:r>
      <w:r>
        <w:t xml:space="preserve">is decreased </w:t>
      </w:r>
      <w:r w:rsidR="00FD1359">
        <w:t>since</w:t>
      </w:r>
      <w:r>
        <w:t xml:space="preserve"> layer combinations (2,4), (4,2) </w:t>
      </w:r>
      <w:r w:rsidR="00DC77F2">
        <w:t>can</w:t>
      </w:r>
      <w:r>
        <w:t xml:space="preserve">not </w:t>
      </w:r>
      <w:r w:rsidR="00DC77F2">
        <w:t xml:space="preserve">be </w:t>
      </w:r>
      <w:r>
        <w:t>scheduled</w:t>
      </w:r>
      <w:r w:rsidR="00FD1359">
        <w:t>,</w:t>
      </w:r>
      <w:r>
        <w:t xml:space="preserve"> while rank 7 </w:t>
      </w:r>
      <w:r w:rsidR="00FD1359">
        <w:t xml:space="preserve">value </w:t>
      </w:r>
      <w:r>
        <w:t xml:space="preserve">is increased as a result, which </w:t>
      </w:r>
      <w:r w:rsidR="00711A6B">
        <w:t xml:space="preserve">is </w:t>
      </w:r>
      <w:r>
        <w:t>likely due to</w:t>
      </w:r>
      <w:r w:rsidR="0038079A">
        <w:t xml:space="preserve"> that</w:t>
      </w:r>
      <w:r>
        <w:t xml:space="preserve"> (3,4) is selected instead of (2,4). Similarly, </w:t>
      </w:r>
      <w:r w:rsidR="00025565">
        <w:t xml:space="preserve">multi-TRP transmission with aggregated </w:t>
      </w:r>
      <w:r>
        <w:t xml:space="preserve">rank 4 is reduced as layer combinations (1,3), (3,1) </w:t>
      </w:r>
      <w:r w:rsidR="00147866">
        <w:t>can</w:t>
      </w:r>
      <w:r>
        <w:t xml:space="preserve">not </w:t>
      </w:r>
      <w:r w:rsidR="00DC77F2">
        <w:t xml:space="preserve">be </w:t>
      </w:r>
      <w:r>
        <w:t>scheduled</w:t>
      </w:r>
      <w:r w:rsidR="00711A6B">
        <w:t>,</w:t>
      </w:r>
      <w:r>
        <w:t xml:space="preserve"> while </w:t>
      </w:r>
      <w:r w:rsidR="002C3BF6">
        <w:t xml:space="preserve">the </w:t>
      </w:r>
      <w:r>
        <w:t>rank 3</w:t>
      </w:r>
      <w:r w:rsidR="00711A6B">
        <w:t xml:space="preserve"> value</w:t>
      </w:r>
      <w:r>
        <w:t xml:space="preserve"> is increased. Thus, layer restriction for certain layer combinations results in </w:t>
      </w:r>
      <w:r w:rsidR="00663647">
        <w:t xml:space="preserve">more </w:t>
      </w:r>
      <w:r>
        <w:t>data being scheduled in layer combinations</w:t>
      </w:r>
      <w:r w:rsidR="00663647">
        <w:t xml:space="preserve"> with </w:t>
      </w:r>
      <w:r w:rsidR="00414FED">
        <w:t>aggregated ranks</w:t>
      </w:r>
      <w:r w:rsidR="001112B7">
        <w:t xml:space="preserve"> close to the rank of the restricted layer combinations.</w:t>
      </w:r>
      <w:r>
        <w:t xml:space="preserve"> </w:t>
      </w:r>
      <w:r w:rsidR="00414FED">
        <w:t xml:space="preserve"> </w:t>
      </w:r>
      <w:r>
        <w:t xml:space="preserve">Similar observation can be seen in </w:t>
      </w:r>
      <w:r>
        <w:fldChar w:fldCharType="begin"/>
      </w:r>
      <w:r>
        <w:instrText xml:space="preserve"> REF _Ref989139 \h </w:instrText>
      </w:r>
      <w:r>
        <w:fldChar w:fldCharType="separate"/>
      </w:r>
      <w:r w:rsidR="00DC77F2">
        <w:t xml:space="preserve">Figure </w:t>
      </w:r>
      <w:r w:rsidR="00DC77F2">
        <w:rPr>
          <w:noProof/>
        </w:rPr>
        <w:t>2</w:t>
      </w:r>
      <w:r>
        <w:fldChar w:fldCharType="end"/>
      </w:r>
      <w:r>
        <w:t xml:space="preserve"> </w:t>
      </w:r>
      <w:r w:rsidR="002012C8">
        <w:t xml:space="preserve">for </w:t>
      </w:r>
      <w:r w:rsidR="00414FED">
        <w:t xml:space="preserve">the case of </w:t>
      </w:r>
      <w:r>
        <w:t>20% of RU.</w:t>
      </w:r>
      <w:r w:rsidR="00BA5583">
        <w:t xml:space="preserve">  </w:t>
      </w:r>
    </w:p>
    <w:p w14:paraId="3818983F" w14:textId="551E1C32" w:rsidR="002012C8" w:rsidRPr="00F6214F" w:rsidRDefault="00211D30" w:rsidP="002012C8">
      <w:pPr>
        <w:pStyle w:val="Observation"/>
      </w:pPr>
      <w:bookmarkStart w:id="7" w:name="_Toc1025987"/>
      <w:r>
        <w:t xml:space="preserve">NC-JT with layer restriction </w:t>
      </w:r>
      <w:r w:rsidR="00091D98">
        <w:t xml:space="preserve">of |L1-L2|&lt;2 </w:t>
      </w:r>
      <w:r w:rsidR="007436AC">
        <w:t xml:space="preserve">results in </w:t>
      </w:r>
      <w:r w:rsidR="00E12C5B">
        <w:t>more</w:t>
      </w:r>
      <w:r w:rsidR="007436AC">
        <w:t xml:space="preserve"> </w:t>
      </w:r>
      <w:r w:rsidR="00D67AEC">
        <w:t xml:space="preserve">data scheduling </w:t>
      </w:r>
      <w:r w:rsidR="009B7744">
        <w:t>with</w:t>
      </w:r>
      <w:r w:rsidR="00D67AEC">
        <w:t xml:space="preserve"> other layer combinations </w:t>
      </w:r>
      <w:r w:rsidR="009B7744">
        <w:t xml:space="preserve">having </w:t>
      </w:r>
      <w:r w:rsidR="00F30B0A">
        <w:t xml:space="preserve">aggregated rank </w:t>
      </w:r>
      <w:r w:rsidR="0086536B">
        <w:t>close to the rank of the restricted layer combinations.</w:t>
      </w:r>
      <w:bookmarkEnd w:id="7"/>
    </w:p>
    <w:p w14:paraId="0EC0E72D" w14:textId="4CB104E0" w:rsidR="00C22138" w:rsidRDefault="004207C8" w:rsidP="00C22138">
      <w:pPr>
        <w:pStyle w:val="Heading1"/>
        <w:rPr>
          <w:lang w:val="en-US"/>
        </w:rPr>
      </w:pPr>
      <w:r>
        <w:rPr>
          <w:lang w:val="en-US"/>
        </w:rPr>
        <w:t>Conclusions</w:t>
      </w:r>
    </w:p>
    <w:p w14:paraId="3CFD0188" w14:textId="62A3F7B7" w:rsidR="00FC7433" w:rsidRPr="00175052" w:rsidRDefault="003D379A" w:rsidP="005336DB">
      <w:r>
        <w:t xml:space="preserve">In this contribution, we have presented some additional evaluation results for NC-JT </w:t>
      </w:r>
      <w:r w:rsidR="0050351A">
        <w:t xml:space="preserve">with 4Tx ports per TRP and 4Rx or 8Rx ports at UE </w:t>
      </w:r>
      <w:r>
        <w:t xml:space="preserve">under </w:t>
      </w:r>
      <w:r w:rsidR="00EC2214">
        <w:t>indoor</w:t>
      </w:r>
      <w:r>
        <w:t xml:space="preserve"> scenario at 4</w:t>
      </w:r>
      <w:r w:rsidR="00095B6F">
        <w:t>GHz.</w:t>
      </w:r>
      <w:r>
        <w:t xml:space="preserve"> </w:t>
      </w:r>
      <w:r w:rsidR="00FC7433" w:rsidRPr="00175052">
        <w:t>Based on the</w:t>
      </w:r>
      <w:r>
        <w:t xml:space="preserve"> results, we have the following observation</w:t>
      </w:r>
      <w:r w:rsidR="00FC7433" w:rsidRPr="00175052">
        <w:t>:</w:t>
      </w:r>
    </w:p>
    <w:p w14:paraId="4581F46A" w14:textId="13A1B1AD" w:rsidR="00DC77F2" w:rsidRDefault="003D379A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 w:val="0"/>
          <w:bCs/>
        </w:rPr>
        <w:lastRenderedPageBreak/>
        <w:fldChar w:fldCharType="begin"/>
      </w:r>
      <w:r>
        <w:rPr>
          <w:b w:val="0"/>
          <w:bCs/>
        </w:rPr>
        <w:instrText xml:space="preserve"> TOC \n \h \z \t "Observation" </w:instrText>
      </w:r>
      <w:r>
        <w:rPr>
          <w:b w:val="0"/>
          <w:bCs/>
        </w:rPr>
        <w:fldChar w:fldCharType="separate"/>
      </w:r>
      <w:hyperlink w:anchor="_Toc1025985" w:history="1">
        <w:r w:rsidR="00DC77F2" w:rsidRPr="00390FCA">
          <w:rPr>
            <w:rStyle w:val="Hyperlink"/>
          </w:rPr>
          <w:t>Observation 1</w:t>
        </w:r>
        <w:r w:rsidR="00DC77F2"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="00DC77F2" w:rsidRPr="00390FCA">
          <w:rPr>
            <w:rStyle w:val="Hyperlink"/>
          </w:rPr>
          <w:t>The performance degradation with layer restriction |L1-L2|&lt;2 compared to unrestricted, in the case of 4Tx ports per TRP and 4Rx  at UE under indoor hotspot scenario at 4GHz is very small.</w:t>
        </w:r>
      </w:hyperlink>
    </w:p>
    <w:p w14:paraId="258A594E" w14:textId="0D3D326C" w:rsidR="00DC77F2" w:rsidRDefault="00EA5006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hyperlink w:anchor="_Toc1025986" w:history="1">
        <w:r w:rsidR="00DC77F2" w:rsidRPr="00390FCA">
          <w:rPr>
            <w:rStyle w:val="Hyperlink"/>
          </w:rPr>
          <w:t>Observation 2</w:t>
        </w:r>
        <w:r w:rsidR="00DC77F2"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="00DC77F2" w:rsidRPr="00390FCA">
          <w:rPr>
            <w:rStyle w:val="Hyperlink"/>
          </w:rPr>
          <w:t>There is about 1%-unit NC-JT performance degradation with layer restriction |L1-L2|&lt;2 compared to unrestricted in the case of 4Tx ports per TRP and 8Rx  at UE under indoor hotspot scenario at 4GHz.</w:t>
        </w:r>
      </w:hyperlink>
    </w:p>
    <w:p w14:paraId="4790D429" w14:textId="1F311367" w:rsidR="00DC77F2" w:rsidRDefault="00EA5006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hyperlink w:anchor="_Toc1025987" w:history="1">
        <w:r w:rsidR="00DC77F2" w:rsidRPr="00390FCA">
          <w:rPr>
            <w:rStyle w:val="Hyperlink"/>
          </w:rPr>
          <w:t>Observation 3</w:t>
        </w:r>
        <w:r w:rsidR="00DC77F2"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="00DC77F2" w:rsidRPr="00390FCA">
          <w:rPr>
            <w:rStyle w:val="Hyperlink"/>
          </w:rPr>
          <w:t>NC-JT with layer restriction of |L1-L2|&lt;2 results in more data scheduling with other layer combinations having aggregated rank close to the rank of the restricted layer combinations.</w:t>
        </w:r>
      </w:hyperlink>
    </w:p>
    <w:p w14:paraId="294C773F" w14:textId="70F51B87" w:rsidR="003D379A" w:rsidRPr="00464932" w:rsidRDefault="003D379A" w:rsidP="003D379A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0DEF49B4" w14:textId="7F840ECB" w:rsidR="0045141A" w:rsidRDefault="0026523C" w:rsidP="0026523C">
      <w:pPr>
        <w:pStyle w:val="Heading1"/>
      </w:pPr>
      <w:r>
        <w:t>References</w:t>
      </w:r>
    </w:p>
    <w:p w14:paraId="1EC9B884" w14:textId="2E042E49" w:rsidR="006C1AE8" w:rsidRPr="003D379A" w:rsidRDefault="003D379A" w:rsidP="0026523C">
      <w:pPr>
        <w:pStyle w:val="Reference"/>
      </w:pPr>
      <w:bookmarkStart w:id="8" w:name="_Ref534905997"/>
      <w:r w:rsidRPr="003D379A">
        <w:t>R1-1813271</w:t>
      </w:r>
      <w:r w:rsidR="0005092A" w:rsidRPr="003D379A">
        <w:t>, “</w:t>
      </w:r>
      <w:r w:rsidRPr="003D379A">
        <w:rPr>
          <w:rFonts w:eastAsia="SimSun"/>
          <w:kern w:val="2"/>
        </w:rPr>
        <w:t>On multi-TRP and multi-panel</w:t>
      </w:r>
      <w:r w:rsidR="0005092A" w:rsidRPr="003D379A">
        <w:rPr>
          <w:rFonts w:eastAsia="SimSun"/>
          <w:kern w:val="2"/>
        </w:rPr>
        <w:t xml:space="preserve">”, </w:t>
      </w:r>
      <w:r w:rsidRPr="003D379A">
        <w:rPr>
          <w:rFonts w:eastAsia="SimSun"/>
          <w:kern w:val="2"/>
        </w:rPr>
        <w:t>Ericsson, RAN1#95.</w:t>
      </w:r>
      <w:bookmarkEnd w:id="8"/>
    </w:p>
    <w:p w14:paraId="0113097D" w14:textId="787092D4" w:rsidR="003D379A" w:rsidRDefault="003D379A" w:rsidP="003D379A">
      <w:pPr>
        <w:pStyle w:val="Heading1"/>
      </w:pPr>
      <w:r>
        <w:t>Appendix:  Simulation Assumptions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5"/>
        <w:gridCol w:w="7246"/>
      </w:tblGrid>
      <w:tr w:rsidR="00CB3AE2" w:rsidRPr="00E55D62" w14:paraId="45821BA8" w14:textId="77777777" w:rsidTr="00E82E65">
        <w:trPr>
          <w:trHeight w:val="119"/>
        </w:trPr>
        <w:tc>
          <w:tcPr>
            <w:tcW w:w="2105" w:type="dxa"/>
            <w:shd w:val="clear" w:color="auto" w:fill="D9D9D9"/>
            <w:vAlign w:val="center"/>
          </w:tcPr>
          <w:p w14:paraId="0B23251D" w14:textId="77777777" w:rsidR="00CB3AE2" w:rsidRPr="00E55D62" w:rsidRDefault="00CB3AE2" w:rsidP="00E82E65">
            <w:pPr>
              <w:pStyle w:val="TAH"/>
              <w:rPr>
                <w:lang w:eastAsia="ja-JP"/>
              </w:rPr>
            </w:pPr>
            <w:r w:rsidRPr="00E55D62">
              <w:rPr>
                <w:lang w:eastAsia="ja-JP"/>
              </w:rPr>
              <w:t>Parameters</w:t>
            </w:r>
          </w:p>
        </w:tc>
        <w:tc>
          <w:tcPr>
            <w:tcW w:w="7246" w:type="dxa"/>
            <w:shd w:val="clear" w:color="auto" w:fill="D9D9D9"/>
            <w:vAlign w:val="center"/>
          </w:tcPr>
          <w:p w14:paraId="5E538780" w14:textId="2D8E565B" w:rsidR="00CB3AE2" w:rsidRPr="00E55D62" w:rsidRDefault="00A375CA" w:rsidP="00E82E6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Indoor Hotspot</w:t>
            </w:r>
          </w:p>
        </w:tc>
      </w:tr>
      <w:tr w:rsidR="00CB3AE2" w:rsidRPr="007E3292" w14:paraId="536B7BAF" w14:textId="77777777" w:rsidTr="00E82E65">
        <w:trPr>
          <w:trHeight w:val="119"/>
        </w:trPr>
        <w:tc>
          <w:tcPr>
            <w:tcW w:w="2105" w:type="dxa"/>
            <w:shd w:val="clear" w:color="auto" w:fill="auto"/>
            <w:vAlign w:val="center"/>
          </w:tcPr>
          <w:p w14:paraId="2B6BD3EC" w14:textId="77777777" w:rsidR="00CB3AE2" w:rsidRPr="000E15F3" w:rsidRDefault="00CB3AE2" w:rsidP="00E82E65">
            <w:pPr>
              <w:pStyle w:val="TAL"/>
              <w:rPr>
                <w:sz w:val="20"/>
                <w:lang w:eastAsia="ja-JP"/>
              </w:rPr>
            </w:pPr>
            <w:r w:rsidRPr="000E15F3">
              <w:rPr>
                <w:sz w:val="20"/>
                <w:lang w:eastAsia="ja-JP"/>
              </w:rPr>
              <w:t>Carrier frequency</w:t>
            </w:r>
          </w:p>
        </w:tc>
        <w:tc>
          <w:tcPr>
            <w:tcW w:w="7246" w:type="dxa"/>
            <w:shd w:val="clear" w:color="auto" w:fill="auto"/>
            <w:vAlign w:val="center"/>
          </w:tcPr>
          <w:p w14:paraId="62ADE10B" w14:textId="77777777" w:rsidR="00CB3AE2" w:rsidRPr="000E15F3" w:rsidRDefault="00CB3AE2" w:rsidP="00E82E65">
            <w:pPr>
              <w:pStyle w:val="TAL"/>
              <w:rPr>
                <w:sz w:val="20"/>
              </w:rPr>
            </w:pPr>
            <w:r w:rsidRPr="000E15F3">
              <w:rPr>
                <w:sz w:val="20"/>
              </w:rPr>
              <w:t xml:space="preserve">4GHz </w:t>
            </w:r>
          </w:p>
          <w:p w14:paraId="439F5ACE" w14:textId="77777777" w:rsidR="00CB3AE2" w:rsidRPr="000E15F3" w:rsidRDefault="00CB3AE2" w:rsidP="00E82E65">
            <w:pPr>
              <w:pStyle w:val="TAL"/>
              <w:rPr>
                <w:sz w:val="20"/>
              </w:rPr>
            </w:pPr>
          </w:p>
        </w:tc>
      </w:tr>
      <w:tr w:rsidR="00CB3AE2" w:rsidRPr="007E3292" w14:paraId="57DF9702" w14:textId="77777777" w:rsidTr="00E82E65">
        <w:trPr>
          <w:trHeight w:val="119"/>
        </w:trPr>
        <w:tc>
          <w:tcPr>
            <w:tcW w:w="2105" w:type="dxa"/>
            <w:shd w:val="clear" w:color="auto" w:fill="auto"/>
            <w:vAlign w:val="center"/>
          </w:tcPr>
          <w:p w14:paraId="5D74C329" w14:textId="77777777" w:rsidR="00CB3AE2" w:rsidRPr="000E15F3" w:rsidRDefault="00CB3AE2" w:rsidP="00E82E65">
            <w:pPr>
              <w:pStyle w:val="TAL"/>
              <w:rPr>
                <w:sz w:val="20"/>
                <w:lang w:eastAsia="ja-JP"/>
              </w:rPr>
            </w:pPr>
            <w:r w:rsidRPr="000E15F3">
              <w:rPr>
                <w:rFonts w:eastAsia="Malgun Gothic"/>
                <w:sz w:val="20"/>
                <w:lang w:eastAsia="ko-KR"/>
              </w:rPr>
              <w:t>Channel model</w:t>
            </w:r>
          </w:p>
        </w:tc>
        <w:tc>
          <w:tcPr>
            <w:tcW w:w="7246" w:type="dxa"/>
            <w:shd w:val="clear" w:color="auto" w:fill="auto"/>
            <w:vAlign w:val="center"/>
          </w:tcPr>
          <w:p w14:paraId="636FECE2" w14:textId="77777777" w:rsidR="00CB3AE2" w:rsidRPr="000E15F3" w:rsidRDefault="00CB3AE2" w:rsidP="00E82E65">
            <w:pPr>
              <w:pStyle w:val="TAL"/>
              <w:rPr>
                <w:rFonts w:eastAsia="Malgun Gothic"/>
                <w:color w:val="000000"/>
                <w:kern w:val="24"/>
                <w:sz w:val="20"/>
                <w:lang w:val="sv-SE"/>
              </w:rPr>
            </w:pPr>
            <w:r w:rsidRPr="000E15F3">
              <w:rPr>
                <w:rFonts w:eastAsia="Malgun Gothic"/>
                <w:sz w:val="20"/>
                <w:lang w:eastAsia="ko-KR"/>
              </w:rPr>
              <w:t>TR</w:t>
            </w:r>
            <w:r>
              <w:rPr>
                <w:rFonts w:eastAsia="Malgun Gothic"/>
                <w:sz w:val="20"/>
                <w:lang w:eastAsia="ko-KR"/>
              </w:rPr>
              <w:t xml:space="preserve"> </w:t>
            </w:r>
            <w:r w:rsidRPr="000E15F3">
              <w:rPr>
                <w:rFonts w:eastAsia="Malgun Gothic"/>
                <w:sz w:val="20"/>
                <w:lang w:eastAsia="ko-KR"/>
              </w:rPr>
              <w:t>38.901</w:t>
            </w:r>
          </w:p>
        </w:tc>
      </w:tr>
      <w:tr w:rsidR="00CB3AE2" w:rsidRPr="007E3292" w14:paraId="51A9875B" w14:textId="77777777" w:rsidTr="00E82E65">
        <w:trPr>
          <w:trHeight w:val="119"/>
        </w:trPr>
        <w:tc>
          <w:tcPr>
            <w:tcW w:w="2105" w:type="dxa"/>
            <w:shd w:val="clear" w:color="auto" w:fill="auto"/>
            <w:vAlign w:val="center"/>
          </w:tcPr>
          <w:p w14:paraId="37B0F9B3" w14:textId="77777777" w:rsidR="00CB3AE2" w:rsidRPr="000E15F3" w:rsidRDefault="00CB3AE2" w:rsidP="00E82E65">
            <w:pPr>
              <w:pStyle w:val="TAL"/>
              <w:rPr>
                <w:sz w:val="20"/>
                <w:lang w:eastAsia="ja-JP"/>
              </w:rPr>
            </w:pPr>
            <w:r w:rsidRPr="000E15F3">
              <w:rPr>
                <w:sz w:val="20"/>
                <w:lang w:eastAsia="ja-JP"/>
              </w:rPr>
              <w:t>TP antenna configuration</w:t>
            </w:r>
          </w:p>
        </w:tc>
        <w:tc>
          <w:tcPr>
            <w:tcW w:w="7246" w:type="dxa"/>
            <w:shd w:val="clear" w:color="auto" w:fill="auto"/>
            <w:vAlign w:val="center"/>
          </w:tcPr>
          <w:p w14:paraId="18FD8A26" w14:textId="77914BFD" w:rsidR="00CB3AE2" w:rsidRPr="0046687C" w:rsidRDefault="00CB3AE2" w:rsidP="00E82E65">
            <w:pPr>
              <w:pStyle w:val="TAL"/>
              <w:rPr>
                <w:color w:val="000000"/>
                <w:kern w:val="24"/>
                <w:sz w:val="20"/>
                <w:lang w:val="sv-SE" w:eastAsia="ja-JP"/>
              </w:rPr>
            </w:pPr>
            <w:r w:rsidRPr="000E15F3">
              <w:rPr>
                <w:rFonts w:eastAsia="Malgun Gothic"/>
                <w:color w:val="000000"/>
                <w:kern w:val="24"/>
                <w:sz w:val="20"/>
                <w:lang w:val="sv-SE"/>
              </w:rPr>
              <w:t xml:space="preserve">4 ports: </w:t>
            </w:r>
            <w:r w:rsidR="0046687C" w:rsidRPr="000E15F3">
              <w:rPr>
                <w:rFonts w:eastAsia="Malgun Gothic"/>
                <w:color w:val="000000"/>
                <w:kern w:val="24"/>
                <w:sz w:val="20"/>
                <w:lang w:val="sv-SE"/>
              </w:rPr>
              <w:t>(M, N, P, M</w:t>
            </w:r>
            <w:r w:rsidR="0046687C" w:rsidRPr="000E15F3">
              <w:rPr>
                <w:rFonts w:eastAsia="Malgun Gothic"/>
                <w:color w:val="000000"/>
                <w:kern w:val="24"/>
                <w:sz w:val="20"/>
                <w:vertAlign w:val="subscript"/>
                <w:lang w:val="sv-SE"/>
              </w:rPr>
              <w:t>g</w:t>
            </w:r>
            <w:r w:rsidR="0046687C" w:rsidRPr="000E15F3">
              <w:rPr>
                <w:rFonts w:eastAsia="Malgun Gothic"/>
                <w:color w:val="000000"/>
                <w:kern w:val="24"/>
                <w:sz w:val="20"/>
                <w:lang w:val="sv-SE"/>
              </w:rPr>
              <w:t>, N</w:t>
            </w:r>
            <w:r w:rsidR="0046687C" w:rsidRPr="000E15F3">
              <w:rPr>
                <w:rFonts w:eastAsia="Malgun Gothic"/>
                <w:color w:val="000000"/>
                <w:kern w:val="24"/>
                <w:sz w:val="20"/>
                <w:vertAlign w:val="subscript"/>
                <w:lang w:val="sv-SE"/>
              </w:rPr>
              <w:t>g</w:t>
            </w:r>
            <w:r w:rsidR="0046687C" w:rsidRPr="000E15F3">
              <w:rPr>
                <w:rFonts w:eastAsia="Malgun Gothic"/>
                <w:color w:val="000000"/>
                <w:kern w:val="24"/>
                <w:sz w:val="20"/>
                <w:lang w:val="sv-SE"/>
              </w:rPr>
              <w:t>) = (1,</w:t>
            </w:r>
            <w:r w:rsidR="0046687C">
              <w:rPr>
                <w:rFonts w:eastAsia="Malgun Gothic"/>
                <w:color w:val="000000"/>
                <w:kern w:val="24"/>
                <w:sz w:val="20"/>
                <w:lang w:val="sv-SE"/>
              </w:rPr>
              <w:t>2</w:t>
            </w:r>
            <w:r w:rsidR="0046687C" w:rsidRPr="000E15F3">
              <w:rPr>
                <w:rFonts w:eastAsia="Malgun Gothic"/>
                <w:color w:val="000000"/>
                <w:kern w:val="24"/>
                <w:sz w:val="20"/>
                <w:lang w:val="sv-SE"/>
              </w:rPr>
              <w:t>,2,1,1)</w:t>
            </w:r>
          </w:p>
        </w:tc>
      </w:tr>
      <w:tr w:rsidR="00CB3AE2" w:rsidRPr="008338B8" w14:paraId="54D04F97" w14:textId="77777777" w:rsidTr="00E82E65">
        <w:trPr>
          <w:trHeight w:val="119"/>
        </w:trPr>
        <w:tc>
          <w:tcPr>
            <w:tcW w:w="2105" w:type="dxa"/>
            <w:shd w:val="clear" w:color="auto" w:fill="auto"/>
            <w:vAlign w:val="center"/>
          </w:tcPr>
          <w:p w14:paraId="6FBA86B2" w14:textId="77777777" w:rsidR="00CB3AE2" w:rsidRPr="000E15F3" w:rsidRDefault="00CB3AE2" w:rsidP="00E82E65">
            <w:pPr>
              <w:pStyle w:val="TAL"/>
              <w:rPr>
                <w:rFonts w:eastAsia="Malgun Gothic"/>
                <w:sz w:val="20"/>
                <w:lang w:eastAsia="ko-KR"/>
              </w:rPr>
            </w:pPr>
            <w:r w:rsidRPr="000E15F3">
              <w:rPr>
                <w:rFonts w:eastAsia="Malgun Gothic"/>
                <w:sz w:val="20"/>
                <w:lang w:eastAsia="ko-KR"/>
              </w:rPr>
              <w:t>UE antenna configuration</w:t>
            </w:r>
          </w:p>
        </w:tc>
        <w:tc>
          <w:tcPr>
            <w:tcW w:w="7246" w:type="dxa"/>
            <w:shd w:val="clear" w:color="auto" w:fill="auto"/>
            <w:vAlign w:val="center"/>
          </w:tcPr>
          <w:p w14:paraId="61CE564B" w14:textId="1C1D2C7D" w:rsidR="00CB3AE2" w:rsidRPr="00076F5E" w:rsidRDefault="00CB3AE2" w:rsidP="00E82E65">
            <w:pPr>
              <w:spacing w:line="240" w:lineRule="atLeast"/>
              <w:contextualSpacing/>
              <w:rPr>
                <w:snapToGrid w:val="0"/>
                <w:lang w:val="sv-SE"/>
              </w:rPr>
            </w:pPr>
            <w:r w:rsidRPr="00076F5E">
              <w:rPr>
                <w:snapToGrid w:val="0"/>
                <w:lang w:val="sv-SE"/>
              </w:rPr>
              <w:t>4Rx Port</w:t>
            </w:r>
            <w:r w:rsidR="0046687C">
              <w:rPr>
                <w:snapToGrid w:val="0"/>
                <w:lang w:val="sv-SE"/>
              </w:rPr>
              <w:t>:</w:t>
            </w:r>
          </w:p>
          <w:p w14:paraId="138D32E5" w14:textId="77777777" w:rsidR="00CB3AE2" w:rsidRDefault="00CB3AE2" w:rsidP="00E82E65">
            <w:pPr>
              <w:pStyle w:val="TAL"/>
              <w:rPr>
                <w:snapToGrid w:val="0"/>
                <w:sz w:val="20"/>
                <w:lang w:val="sv-SE"/>
              </w:rPr>
            </w:pPr>
            <w:r w:rsidRPr="00076F5E">
              <w:rPr>
                <w:rFonts w:eastAsia="SimSun"/>
                <w:sz w:val="20"/>
                <w:lang w:val="sv-SE"/>
              </w:rPr>
              <w:t xml:space="preserve">(M,N,P,Mg,Ng,Mp,Np) = </w:t>
            </w:r>
            <w:r w:rsidRPr="00076F5E">
              <w:rPr>
                <w:snapToGrid w:val="0"/>
                <w:sz w:val="20"/>
                <w:lang w:val="sv-SE"/>
              </w:rPr>
              <w:t>(1,2,2,1,1,1,2), (dH,dV) = (0.5, 0.5)</w:t>
            </w:r>
            <w:r w:rsidRPr="000E15F3">
              <w:rPr>
                <w:snapToGrid w:val="0"/>
                <w:sz w:val="20"/>
              </w:rPr>
              <w:t>λ</w:t>
            </w:r>
            <w:r w:rsidRPr="00076F5E">
              <w:rPr>
                <w:snapToGrid w:val="0"/>
                <w:sz w:val="20"/>
                <w:lang w:val="sv-SE"/>
              </w:rPr>
              <w:t xml:space="preserve"> </w:t>
            </w:r>
          </w:p>
          <w:p w14:paraId="5BE3E46E" w14:textId="77777777" w:rsidR="0046687C" w:rsidRDefault="0046687C" w:rsidP="00E82E65">
            <w:pPr>
              <w:pStyle w:val="TAL"/>
              <w:rPr>
                <w:snapToGrid w:val="0"/>
                <w:sz w:val="20"/>
                <w:lang w:val="sv-SE"/>
              </w:rPr>
            </w:pPr>
          </w:p>
          <w:p w14:paraId="223D14E6" w14:textId="3F50566F" w:rsidR="0046687C" w:rsidRPr="00076F5E" w:rsidRDefault="0046687C" w:rsidP="0046687C">
            <w:pPr>
              <w:spacing w:line="240" w:lineRule="atLeast"/>
              <w:contextualSpacing/>
              <w:rPr>
                <w:snapToGrid w:val="0"/>
                <w:lang w:val="sv-SE"/>
              </w:rPr>
            </w:pPr>
            <w:r>
              <w:rPr>
                <w:snapToGrid w:val="0"/>
                <w:lang w:val="sv-SE"/>
              </w:rPr>
              <w:t>8</w:t>
            </w:r>
            <w:r w:rsidRPr="00076F5E">
              <w:rPr>
                <w:snapToGrid w:val="0"/>
                <w:lang w:val="sv-SE"/>
              </w:rPr>
              <w:t>Rx Port</w:t>
            </w:r>
            <w:r>
              <w:rPr>
                <w:snapToGrid w:val="0"/>
                <w:lang w:val="sv-SE"/>
              </w:rPr>
              <w:t>:</w:t>
            </w:r>
          </w:p>
          <w:p w14:paraId="1C5788E2" w14:textId="05246A89" w:rsidR="0046687C" w:rsidRDefault="0046687C" w:rsidP="0046687C">
            <w:pPr>
              <w:pStyle w:val="TAL"/>
              <w:rPr>
                <w:snapToGrid w:val="0"/>
                <w:sz w:val="20"/>
                <w:lang w:val="sv-SE"/>
              </w:rPr>
            </w:pPr>
            <w:r w:rsidRPr="00076F5E">
              <w:rPr>
                <w:rFonts w:eastAsia="SimSun"/>
                <w:sz w:val="20"/>
                <w:lang w:val="sv-SE"/>
              </w:rPr>
              <w:t xml:space="preserve">(M,N,P,Mg,Ng,Mp,Np) = </w:t>
            </w:r>
            <w:r w:rsidRPr="00076F5E">
              <w:rPr>
                <w:snapToGrid w:val="0"/>
                <w:sz w:val="20"/>
                <w:lang w:val="sv-SE"/>
              </w:rPr>
              <w:t>(1,</w:t>
            </w:r>
            <w:r>
              <w:rPr>
                <w:snapToGrid w:val="0"/>
                <w:sz w:val="20"/>
                <w:lang w:val="sv-SE"/>
              </w:rPr>
              <w:t>4</w:t>
            </w:r>
            <w:r w:rsidRPr="00076F5E">
              <w:rPr>
                <w:snapToGrid w:val="0"/>
                <w:sz w:val="20"/>
                <w:lang w:val="sv-SE"/>
              </w:rPr>
              <w:t>,2,1,1,1,2), (dH,dV) = (0.5, 0.5)</w:t>
            </w:r>
            <w:r w:rsidRPr="000E15F3">
              <w:rPr>
                <w:snapToGrid w:val="0"/>
                <w:sz w:val="20"/>
              </w:rPr>
              <w:t>λ</w:t>
            </w:r>
            <w:r w:rsidRPr="00076F5E">
              <w:rPr>
                <w:snapToGrid w:val="0"/>
                <w:sz w:val="20"/>
                <w:lang w:val="sv-SE"/>
              </w:rPr>
              <w:t xml:space="preserve"> </w:t>
            </w:r>
          </w:p>
          <w:p w14:paraId="43D1705C" w14:textId="2AE6309E" w:rsidR="0046687C" w:rsidRPr="00076F5E" w:rsidRDefault="0046687C" w:rsidP="00E82E65">
            <w:pPr>
              <w:pStyle w:val="TAL"/>
              <w:rPr>
                <w:snapToGrid w:val="0"/>
                <w:sz w:val="20"/>
                <w:lang w:val="sv-SE"/>
              </w:rPr>
            </w:pPr>
          </w:p>
        </w:tc>
      </w:tr>
      <w:tr w:rsidR="00CB3AE2" w:rsidRPr="007E3292" w14:paraId="61E8D9F9" w14:textId="77777777" w:rsidTr="00E82E65">
        <w:trPr>
          <w:trHeight w:val="119"/>
        </w:trPr>
        <w:tc>
          <w:tcPr>
            <w:tcW w:w="2105" w:type="dxa"/>
            <w:shd w:val="clear" w:color="auto" w:fill="auto"/>
            <w:vAlign w:val="center"/>
          </w:tcPr>
          <w:p w14:paraId="568A2959" w14:textId="77777777" w:rsidR="00CB3AE2" w:rsidRPr="000E15F3" w:rsidRDefault="00CB3AE2" w:rsidP="00E82E65">
            <w:pPr>
              <w:pStyle w:val="TAL"/>
              <w:rPr>
                <w:rFonts w:eastAsia="Malgun Gothic"/>
                <w:sz w:val="20"/>
                <w:lang w:eastAsia="ko-KR"/>
              </w:rPr>
            </w:pPr>
            <w:r w:rsidRPr="000E15F3">
              <w:rPr>
                <w:rFonts w:eastAsia="Malgun Gothic"/>
                <w:color w:val="000000"/>
                <w:kern w:val="24"/>
                <w:sz w:val="20"/>
              </w:rPr>
              <w:t>Coordination assumptions</w:t>
            </w:r>
          </w:p>
        </w:tc>
        <w:tc>
          <w:tcPr>
            <w:tcW w:w="7246" w:type="dxa"/>
            <w:shd w:val="clear" w:color="auto" w:fill="auto"/>
            <w:vAlign w:val="center"/>
          </w:tcPr>
          <w:p w14:paraId="0D611ED7" w14:textId="70E78CC0" w:rsidR="00CB3AE2" w:rsidRPr="00B05A93" w:rsidRDefault="00CB3AE2" w:rsidP="00E82E65">
            <w:pPr>
              <w:spacing w:line="240" w:lineRule="atLeast"/>
              <w:rPr>
                <w:snapToGrid w:val="0"/>
              </w:rPr>
            </w:pPr>
            <w:r>
              <w:rPr>
                <w:snapToGrid w:val="0"/>
              </w:rPr>
              <w:t xml:space="preserve">DPS and NC-JT: </w:t>
            </w:r>
            <w:r w:rsidR="00FE40B1">
              <w:rPr>
                <w:snapToGrid w:val="0"/>
              </w:rPr>
              <w:t>2 TRPs per cluster</w:t>
            </w:r>
            <w:r w:rsidR="009F1342">
              <w:rPr>
                <w:snapToGrid w:val="0"/>
              </w:rPr>
              <w:t xml:space="preserve"> with ideal backhaul</w:t>
            </w:r>
          </w:p>
        </w:tc>
      </w:tr>
      <w:tr w:rsidR="00CB3AE2" w:rsidRPr="008338B8" w14:paraId="4EA7D238" w14:textId="77777777" w:rsidTr="00E82E65">
        <w:trPr>
          <w:trHeight w:val="119"/>
        </w:trPr>
        <w:tc>
          <w:tcPr>
            <w:tcW w:w="2105" w:type="dxa"/>
            <w:shd w:val="clear" w:color="auto" w:fill="auto"/>
            <w:vAlign w:val="center"/>
          </w:tcPr>
          <w:p w14:paraId="3CFF0451" w14:textId="77777777" w:rsidR="00CB3AE2" w:rsidRPr="000E15F3" w:rsidRDefault="00CB3AE2" w:rsidP="00E82E65">
            <w:pPr>
              <w:pStyle w:val="TAL"/>
              <w:rPr>
                <w:rFonts w:eastAsia="Malgun Gothic"/>
                <w:color w:val="000000"/>
                <w:kern w:val="24"/>
                <w:sz w:val="20"/>
              </w:rPr>
            </w:pPr>
            <w:r>
              <w:rPr>
                <w:rFonts w:eastAsia="Malgun Gothic"/>
                <w:color w:val="000000"/>
                <w:kern w:val="24"/>
                <w:sz w:val="20"/>
              </w:rPr>
              <w:t xml:space="preserve">Traffic model </w:t>
            </w:r>
          </w:p>
        </w:tc>
        <w:tc>
          <w:tcPr>
            <w:tcW w:w="7246" w:type="dxa"/>
            <w:shd w:val="clear" w:color="auto" w:fill="auto"/>
            <w:vAlign w:val="center"/>
          </w:tcPr>
          <w:p w14:paraId="1E556F9E" w14:textId="77777777" w:rsidR="00CB3AE2" w:rsidRPr="00DB7811" w:rsidRDefault="00CB3AE2" w:rsidP="00E82E65">
            <w:pPr>
              <w:spacing w:line="240" w:lineRule="atLeast"/>
              <w:rPr>
                <w:snapToGrid w:val="0"/>
                <w:lang w:val="sv-SE"/>
              </w:rPr>
            </w:pPr>
            <w:r w:rsidRPr="00DB7811">
              <w:rPr>
                <w:snapToGrid w:val="0"/>
                <w:lang w:val="sv-SE"/>
              </w:rPr>
              <w:t>ftp model 1, 500kB packet size</w:t>
            </w:r>
          </w:p>
        </w:tc>
      </w:tr>
      <w:tr w:rsidR="00CB3AE2" w:rsidRPr="003E30C6" w14:paraId="5D55A118" w14:textId="77777777" w:rsidTr="00E82E65">
        <w:trPr>
          <w:trHeight w:val="119"/>
        </w:trPr>
        <w:tc>
          <w:tcPr>
            <w:tcW w:w="2105" w:type="dxa"/>
            <w:shd w:val="clear" w:color="auto" w:fill="auto"/>
            <w:vAlign w:val="center"/>
          </w:tcPr>
          <w:p w14:paraId="173895AC" w14:textId="525E0BC1" w:rsidR="00CB3AE2" w:rsidRPr="00F43D10" w:rsidRDefault="00147866" w:rsidP="00E82E65">
            <w:pPr>
              <w:pStyle w:val="TAL"/>
              <w:rPr>
                <w:rFonts w:eastAsia="Malgun Gothic"/>
                <w:color w:val="000000"/>
                <w:kern w:val="24"/>
                <w:sz w:val="20"/>
                <w:lang w:val="sv-SE"/>
              </w:rPr>
            </w:pPr>
            <w:r>
              <w:rPr>
                <w:rFonts w:eastAsia="Malgun Gothic"/>
                <w:color w:val="000000"/>
                <w:kern w:val="24"/>
                <w:sz w:val="20"/>
                <w:lang w:val="sv-SE"/>
              </w:rPr>
              <w:t>Channel estimation</w:t>
            </w:r>
          </w:p>
        </w:tc>
        <w:tc>
          <w:tcPr>
            <w:tcW w:w="7246" w:type="dxa"/>
            <w:shd w:val="clear" w:color="auto" w:fill="auto"/>
            <w:vAlign w:val="center"/>
          </w:tcPr>
          <w:p w14:paraId="70D2AD77" w14:textId="56D58F5E" w:rsidR="00CB3AE2" w:rsidRPr="00F43D10" w:rsidRDefault="00147866" w:rsidP="00E82E65">
            <w:pPr>
              <w:spacing w:line="240" w:lineRule="atLeast"/>
              <w:rPr>
                <w:snapToGrid w:val="0"/>
                <w:lang w:val="sv-SE"/>
              </w:rPr>
            </w:pPr>
            <w:r>
              <w:rPr>
                <w:snapToGrid w:val="0"/>
                <w:lang w:val="sv-SE"/>
              </w:rPr>
              <w:t>Ideal</w:t>
            </w:r>
          </w:p>
        </w:tc>
      </w:tr>
      <w:tr w:rsidR="00147866" w:rsidRPr="003E30C6" w14:paraId="24FBE78D" w14:textId="77777777" w:rsidTr="00E82E65">
        <w:trPr>
          <w:trHeight w:val="119"/>
        </w:trPr>
        <w:tc>
          <w:tcPr>
            <w:tcW w:w="2105" w:type="dxa"/>
            <w:shd w:val="clear" w:color="auto" w:fill="auto"/>
            <w:vAlign w:val="center"/>
          </w:tcPr>
          <w:p w14:paraId="36FA2110" w14:textId="6BC4FDA2" w:rsidR="00147866" w:rsidRDefault="00716B96" w:rsidP="00E82E65">
            <w:pPr>
              <w:pStyle w:val="TAL"/>
              <w:rPr>
                <w:rFonts w:eastAsia="Malgun Gothic"/>
                <w:color w:val="000000"/>
                <w:kern w:val="24"/>
                <w:sz w:val="20"/>
                <w:lang w:val="sv-SE"/>
              </w:rPr>
            </w:pPr>
            <w:r>
              <w:rPr>
                <w:rFonts w:eastAsia="Malgun Gothic"/>
                <w:color w:val="000000"/>
                <w:kern w:val="24"/>
                <w:sz w:val="20"/>
                <w:lang w:val="sv-SE"/>
              </w:rPr>
              <w:t>Sheduling</w:t>
            </w:r>
          </w:p>
        </w:tc>
        <w:tc>
          <w:tcPr>
            <w:tcW w:w="7246" w:type="dxa"/>
            <w:shd w:val="clear" w:color="auto" w:fill="auto"/>
            <w:vAlign w:val="center"/>
          </w:tcPr>
          <w:p w14:paraId="34D33097" w14:textId="1A3DAF12" w:rsidR="00147866" w:rsidRDefault="00516AAC" w:rsidP="00E82E65">
            <w:pPr>
              <w:spacing w:line="240" w:lineRule="atLeast"/>
              <w:rPr>
                <w:snapToGrid w:val="0"/>
                <w:lang w:val="sv-SE"/>
              </w:rPr>
            </w:pPr>
            <w:r>
              <w:rPr>
                <w:snapToGrid w:val="0"/>
                <w:lang w:val="sv-SE"/>
              </w:rPr>
              <w:t>Wideband PF scheduling</w:t>
            </w:r>
          </w:p>
        </w:tc>
      </w:tr>
    </w:tbl>
    <w:p w14:paraId="71706D03" w14:textId="77777777" w:rsidR="003D379A" w:rsidRPr="00F43D10" w:rsidRDefault="003D379A" w:rsidP="00CB3AE2">
      <w:pPr>
        <w:pStyle w:val="Reference"/>
        <w:numPr>
          <w:ilvl w:val="0"/>
          <w:numId w:val="0"/>
        </w:numPr>
        <w:ind w:left="567"/>
        <w:rPr>
          <w:lang w:val="sv-SE"/>
        </w:rPr>
      </w:pPr>
    </w:p>
    <w:sectPr w:rsidR="003D379A" w:rsidRPr="00F43D10" w:rsidSect="00C02A4C">
      <w:headerReference w:type="even" r:id="rId19"/>
      <w:footerReference w:type="default" r:id="rId20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DBE091" w14:textId="77777777" w:rsidR="00A308EE" w:rsidRDefault="00A308EE">
      <w:r>
        <w:separator/>
      </w:r>
    </w:p>
  </w:endnote>
  <w:endnote w:type="continuationSeparator" w:id="0">
    <w:p w14:paraId="0DF3716A" w14:textId="77777777" w:rsidR="00A308EE" w:rsidRDefault="00A308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C4F2C" w14:textId="12B5DDF0" w:rsidR="00610252" w:rsidRDefault="0061025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C45E91" w14:textId="77777777" w:rsidR="00A308EE" w:rsidRDefault="00A308EE">
      <w:r>
        <w:separator/>
      </w:r>
    </w:p>
  </w:footnote>
  <w:footnote w:type="continuationSeparator" w:id="0">
    <w:p w14:paraId="555ED595" w14:textId="77777777" w:rsidR="00A308EE" w:rsidRDefault="00A308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E8C68" w14:textId="301CA71E" w:rsidR="00610252" w:rsidRPr="004207C8" w:rsidRDefault="00610252" w:rsidP="004207C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85B30D9"/>
    <w:multiLevelType w:val="hybridMultilevel"/>
    <w:tmpl w:val="DAF0D700"/>
    <w:lvl w:ilvl="0" w:tplc="798A49B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28180B"/>
    <w:multiLevelType w:val="hybridMultilevel"/>
    <w:tmpl w:val="0290ABF4"/>
    <w:lvl w:ilvl="0" w:tplc="4B683FB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531CD886" w:tentative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</w:lvl>
    <w:lvl w:ilvl="2" w:tplc="19AE9600" w:tentative="1">
      <w:start w:val="1"/>
      <w:numFmt w:val="lowerLetter"/>
      <w:lvlText w:val="(%3)"/>
      <w:lvlJc w:val="left"/>
      <w:pPr>
        <w:tabs>
          <w:tab w:val="num" w:pos="2160"/>
        </w:tabs>
        <w:ind w:left="2160" w:hanging="360"/>
      </w:pPr>
    </w:lvl>
    <w:lvl w:ilvl="3" w:tplc="ECDAE586" w:tentative="1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</w:lvl>
    <w:lvl w:ilvl="4" w:tplc="ED8CBB48" w:tentative="1">
      <w:start w:val="1"/>
      <w:numFmt w:val="lowerLetter"/>
      <w:lvlText w:val="(%5)"/>
      <w:lvlJc w:val="left"/>
      <w:pPr>
        <w:tabs>
          <w:tab w:val="num" w:pos="3600"/>
        </w:tabs>
        <w:ind w:left="3600" w:hanging="360"/>
      </w:pPr>
    </w:lvl>
    <w:lvl w:ilvl="5" w:tplc="3202EA28" w:tentative="1">
      <w:start w:val="1"/>
      <w:numFmt w:val="lowerLetter"/>
      <w:lvlText w:val="(%6)"/>
      <w:lvlJc w:val="left"/>
      <w:pPr>
        <w:tabs>
          <w:tab w:val="num" w:pos="4320"/>
        </w:tabs>
        <w:ind w:left="4320" w:hanging="360"/>
      </w:pPr>
    </w:lvl>
    <w:lvl w:ilvl="6" w:tplc="896C7BD2" w:tentative="1">
      <w:start w:val="1"/>
      <w:numFmt w:val="lowerLetter"/>
      <w:lvlText w:val="(%7)"/>
      <w:lvlJc w:val="left"/>
      <w:pPr>
        <w:tabs>
          <w:tab w:val="num" w:pos="5040"/>
        </w:tabs>
        <w:ind w:left="5040" w:hanging="360"/>
      </w:pPr>
    </w:lvl>
    <w:lvl w:ilvl="7" w:tplc="A306997E" w:tentative="1">
      <w:start w:val="1"/>
      <w:numFmt w:val="lowerLetter"/>
      <w:lvlText w:val="(%8)"/>
      <w:lvlJc w:val="left"/>
      <w:pPr>
        <w:tabs>
          <w:tab w:val="num" w:pos="5760"/>
        </w:tabs>
        <w:ind w:left="5760" w:hanging="360"/>
      </w:pPr>
    </w:lvl>
    <w:lvl w:ilvl="8" w:tplc="EF02BDCA" w:tentative="1">
      <w:start w:val="1"/>
      <w:numFmt w:val="lowerLetter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A55685D"/>
    <w:multiLevelType w:val="singleLevel"/>
    <w:tmpl w:val="947A7058"/>
    <w:lvl w:ilvl="0">
      <w:start w:val="1"/>
      <w:numFmt w:val="bullet"/>
      <w:pStyle w:val="BodyTextIndent2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0D111D"/>
    <w:multiLevelType w:val="hybridMultilevel"/>
    <w:tmpl w:val="5F62BFE6"/>
    <w:lvl w:ilvl="0" w:tplc="5BA4FC8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331ADF7E" w:tentative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</w:lvl>
    <w:lvl w:ilvl="2" w:tplc="86B0B320" w:tentative="1">
      <w:start w:val="1"/>
      <w:numFmt w:val="lowerLetter"/>
      <w:lvlText w:val="(%3)"/>
      <w:lvlJc w:val="left"/>
      <w:pPr>
        <w:tabs>
          <w:tab w:val="num" w:pos="2160"/>
        </w:tabs>
        <w:ind w:left="2160" w:hanging="360"/>
      </w:pPr>
    </w:lvl>
    <w:lvl w:ilvl="3" w:tplc="4288D566" w:tentative="1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</w:lvl>
    <w:lvl w:ilvl="4" w:tplc="58B0EE16" w:tentative="1">
      <w:start w:val="1"/>
      <w:numFmt w:val="lowerLetter"/>
      <w:lvlText w:val="(%5)"/>
      <w:lvlJc w:val="left"/>
      <w:pPr>
        <w:tabs>
          <w:tab w:val="num" w:pos="3600"/>
        </w:tabs>
        <w:ind w:left="3600" w:hanging="360"/>
      </w:pPr>
    </w:lvl>
    <w:lvl w:ilvl="5" w:tplc="7850321E" w:tentative="1">
      <w:start w:val="1"/>
      <w:numFmt w:val="lowerLetter"/>
      <w:lvlText w:val="(%6)"/>
      <w:lvlJc w:val="left"/>
      <w:pPr>
        <w:tabs>
          <w:tab w:val="num" w:pos="4320"/>
        </w:tabs>
        <w:ind w:left="4320" w:hanging="360"/>
      </w:pPr>
    </w:lvl>
    <w:lvl w:ilvl="6" w:tplc="2312BF7E" w:tentative="1">
      <w:start w:val="1"/>
      <w:numFmt w:val="lowerLetter"/>
      <w:lvlText w:val="(%7)"/>
      <w:lvlJc w:val="left"/>
      <w:pPr>
        <w:tabs>
          <w:tab w:val="num" w:pos="5040"/>
        </w:tabs>
        <w:ind w:left="5040" w:hanging="360"/>
      </w:pPr>
    </w:lvl>
    <w:lvl w:ilvl="7" w:tplc="E81E71CA" w:tentative="1">
      <w:start w:val="1"/>
      <w:numFmt w:val="lowerLetter"/>
      <w:lvlText w:val="(%8)"/>
      <w:lvlJc w:val="left"/>
      <w:pPr>
        <w:tabs>
          <w:tab w:val="num" w:pos="5760"/>
        </w:tabs>
        <w:ind w:left="5760" w:hanging="360"/>
      </w:pPr>
    </w:lvl>
    <w:lvl w:ilvl="8" w:tplc="E9C26240" w:tentative="1">
      <w:start w:val="1"/>
      <w:numFmt w:val="lowerLetter"/>
      <w:lvlText w:val="(%9)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11"/>
  </w:num>
  <w:num w:numId="3">
    <w:abstractNumId w:val="6"/>
  </w:num>
  <w:num w:numId="4">
    <w:abstractNumId w:val="7"/>
  </w:num>
  <w:num w:numId="5">
    <w:abstractNumId w:val="3"/>
  </w:num>
  <w:num w:numId="6">
    <w:abstractNumId w:val="8"/>
  </w:num>
  <w:num w:numId="7">
    <w:abstractNumId w:val="13"/>
  </w:num>
  <w:num w:numId="8">
    <w:abstractNumId w:val="4"/>
  </w:num>
  <w:num w:numId="9">
    <w:abstractNumId w:val="12"/>
  </w:num>
  <w:num w:numId="10">
    <w:abstractNumId w:val="5"/>
  </w:num>
  <w:num w:numId="11">
    <w:abstractNumId w:val="14"/>
  </w:num>
  <w:num w:numId="12">
    <w:abstractNumId w:val="10"/>
  </w:num>
  <w:num w:numId="13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2"/>
  </w:num>
  <w:num w:numId="15">
    <w:abstractNumId w:val="9"/>
  </w:num>
  <w:num w:numId="16">
    <w:abstractNumId w:val="1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0" w:nlCheck="1" w:checkStyle="1"/>
  <w:activeWritingStyle w:appName="MSWord" w:lang="en-GB" w:vendorID="64" w:dllVersion="0" w:nlCheck="1" w:checkStyle="1"/>
  <w:activeWritingStyle w:appName="MSWord" w:lang="de-DE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832"/>
    <w:rsid w:val="000006E1"/>
    <w:rsid w:val="000025E0"/>
    <w:rsid w:val="00002953"/>
    <w:rsid w:val="00002A37"/>
    <w:rsid w:val="00003F5E"/>
    <w:rsid w:val="000048B8"/>
    <w:rsid w:val="00006446"/>
    <w:rsid w:val="00006512"/>
    <w:rsid w:val="00006896"/>
    <w:rsid w:val="0000736E"/>
    <w:rsid w:val="00007CDC"/>
    <w:rsid w:val="00011B28"/>
    <w:rsid w:val="000124DF"/>
    <w:rsid w:val="00012B1E"/>
    <w:rsid w:val="00013744"/>
    <w:rsid w:val="00013C61"/>
    <w:rsid w:val="0001545A"/>
    <w:rsid w:val="00015D15"/>
    <w:rsid w:val="00016285"/>
    <w:rsid w:val="00016613"/>
    <w:rsid w:val="00016F17"/>
    <w:rsid w:val="00017840"/>
    <w:rsid w:val="00017ECF"/>
    <w:rsid w:val="00021F7C"/>
    <w:rsid w:val="00022AD0"/>
    <w:rsid w:val="00022E0A"/>
    <w:rsid w:val="000233A0"/>
    <w:rsid w:val="000245AB"/>
    <w:rsid w:val="00024CE0"/>
    <w:rsid w:val="00025565"/>
    <w:rsid w:val="0002564D"/>
    <w:rsid w:val="00025ECA"/>
    <w:rsid w:val="0002694F"/>
    <w:rsid w:val="00027643"/>
    <w:rsid w:val="00030B30"/>
    <w:rsid w:val="000325B8"/>
    <w:rsid w:val="00034521"/>
    <w:rsid w:val="00034C15"/>
    <w:rsid w:val="0003508C"/>
    <w:rsid w:val="00035802"/>
    <w:rsid w:val="00036BA1"/>
    <w:rsid w:val="000375C6"/>
    <w:rsid w:val="00040596"/>
    <w:rsid w:val="00042009"/>
    <w:rsid w:val="000421EF"/>
    <w:rsid w:val="000422E2"/>
    <w:rsid w:val="00042754"/>
    <w:rsid w:val="00042AE4"/>
    <w:rsid w:val="00042B78"/>
    <w:rsid w:val="00042E89"/>
    <w:rsid w:val="00042F22"/>
    <w:rsid w:val="000438C5"/>
    <w:rsid w:val="000444EF"/>
    <w:rsid w:val="00045AA3"/>
    <w:rsid w:val="000466D5"/>
    <w:rsid w:val="0004749D"/>
    <w:rsid w:val="0005092A"/>
    <w:rsid w:val="00051235"/>
    <w:rsid w:val="00052A07"/>
    <w:rsid w:val="000534E3"/>
    <w:rsid w:val="000546DE"/>
    <w:rsid w:val="00054A0B"/>
    <w:rsid w:val="0005606A"/>
    <w:rsid w:val="0005607A"/>
    <w:rsid w:val="0005682F"/>
    <w:rsid w:val="00057117"/>
    <w:rsid w:val="0005715F"/>
    <w:rsid w:val="000579FB"/>
    <w:rsid w:val="00060465"/>
    <w:rsid w:val="00060DB1"/>
    <w:rsid w:val="0006128C"/>
    <w:rsid w:val="000616E7"/>
    <w:rsid w:val="00063F06"/>
    <w:rsid w:val="000640B0"/>
    <w:rsid w:val="0006487E"/>
    <w:rsid w:val="000658AB"/>
    <w:rsid w:val="00065C9F"/>
    <w:rsid w:val="00065E1A"/>
    <w:rsid w:val="00065F67"/>
    <w:rsid w:val="00066AB6"/>
    <w:rsid w:val="00066BDA"/>
    <w:rsid w:val="00066F7E"/>
    <w:rsid w:val="00067139"/>
    <w:rsid w:val="0007089E"/>
    <w:rsid w:val="00071A7D"/>
    <w:rsid w:val="00071CAA"/>
    <w:rsid w:val="00071EA6"/>
    <w:rsid w:val="00072530"/>
    <w:rsid w:val="000738D2"/>
    <w:rsid w:val="0007398C"/>
    <w:rsid w:val="000741A9"/>
    <w:rsid w:val="000745D6"/>
    <w:rsid w:val="00074BEA"/>
    <w:rsid w:val="000753A5"/>
    <w:rsid w:val="000757CF"/>
    <w:rsid w:val="00076F5E"/>
    <w:rsid w:val="000772CA"/>
    <w:rsid w:val="00077E5F"/>
    <w:rsid w:val="0008036A"/>
    <w:rsid w:val="00081AE6"/>
    <w:rsid w:val="00081EEA"/>
    <w:rsid w:val="00082BCB"/>
    <w:rsid w:val="00084AC4"/>
    <w:rsid w:val="000855EB"/>
    <w:rsid w:val="00085B52"/>
    <w:rsid w:val="000860BE"/>
    <w:rsid w:val="000866F2"/>
    <w:rsid w:val="00086DDC"/>
    <w:rsid w:val="0009009F"/>
    <w:rsid w:val="00091557"/>
    <w:rsid w:val="00091696"/>
    <w:rsid w:val="00091D98"/>
    <w:rsid w:val="000924C1"/>
    <w:rsid w:val="000924F0"/>
    <w:rsid w:val="00093316"/>
    <w:rsid w:val="00093474"/>
    <w:rsid w:val="00093C48"/>
    <w:rsid w:val="00094388"/>
    <w:rsid w:val="0009510F"/>
    <w:rsid w:val="00095B6F"/>
    <w:rsid w:val="000A0001"/>
    <w:rsid w:val="000A05C1"/>
    <w:rsid w:val="000A119D"/>
    <w:rsid w:val="000A15BA"/>
    <w:rsid w:val="000A1B7B"/>
    <w:rsid w:val="000A2B85"/>
    <w:rsid w:val="000A2B8C"/>
    <w:rsid w:val="000A4BC2"/>
    <w:rsid w:val="000A56F2"/>
    <w:rsid w:val="000A604F"/>
    <w:rsid w:val="000A6F80"/>
    <w:rsid w:val="000A7D1B"/>
    <w:rsid w:val="000B077A"/>
    <w:rsid w:val="000B1071"/>
    <w:rsid w:val="000B2139"/>
    <w:rsid w:val="000B2548"/>
    <w:rsid w:val="000B2719"/>
    <w:rsid w:val="000B2CFF"/>
    <w:rsid w:val="000B34A6"/>
    <w:rsid w:val="000B3A8F"/>
    <w:rsid w:val="000B4AB9"/>
    <w:rsid w:val="000B58C3"/>
    <w:rsid w:val="000B61E9"/>
    <w:rsid w:val="000B6D5F"/>
    <w:rsid w:val="000B7B60"/>
    <w:rsid w:val="000C165A"/>
    <w:rsid w:val="000C1AEB"/>
    <w:rsid w:val="000C25AD"/>
    <w:rsid w:val="000C2CC5"/>
    <w:rsid w:val="000C2E19"/>
    <w:rsid w:val="000C331C"/>
    <w:rsid w:val="000C4377"/>
    <w:rsid w:val="000C4C24"/>
    <w:rsid w:val="000C4E23"/>
    <w:rsid w:val="000C4FF3"/>
    <w:rsid w:val="000C5A42"/>
    <w:rsid w:val="000C7518"/>
    <w:rsid w:val="000D0D07"/>
    <w:rsid w:val="000D0E7E"/>
    <w:rsid w:val="000D0F2B"/>
    <w:rsid w:val="000D13EA"/>
    <w:rsid w:val="000D1880"/>
    <w:rsid w:val="000D22B4"/>
    <w:rsid w:val="000D316F"/>
    <w:rsid w:val="000D42E8"/>
    <w:rsid w:val="000D464A"/>
    <w:rsid w:val="000D4797"/>
    <w:rsid w:val="000D60E3"/>
    <w:rsid w:val="000D6B2E"/>
    <w:rsid w:val="000E0527"/>
    <w:rsid w:val="000E1831"/>
    <w:rsid w:val="000E1E92"/>
    <w:rsid w:val="000E60B4"/>
    <w:rsid w:val="000E77B8"/>
    <w:rsid w:val="000F06D6"/>
    <w:rsid w:val="000F0EB1"/>
    <w:rsid w:val="000F1106"/>
    <w:rsid w:val="000F27DB"/>
    <w:rsid w:val="000F3409"/>
    <w:rsid w:val="000F3BE9"/>
    <w:rsid w:val="000F3F6C"/>
    <w:rsid w:val="000F47C6"/>
    <w:rsid w:val="000F4B4C"/>
    <w:rsid w:val="000F600C"/>
    <w:rsid w:val="000F6A4D"/>
    <w:rsid w:val="000F6D00"/>
    <w:rsid w:val="000F6DF3"/>
    <w:rsid w:val="0010048B"/>
    <w:rsid w:val="001005FF"/>
    <w:rsid w:val="00101484"/>
    <w:rsid w:val="00101FEC"/>
    <w:rsid w:val="001023BF"/>
    <w:rsid w:val="0010429B"/>
    <w:rsid w:val="0010488A"/>
    <w:rsid w:val="001062FB"/>
    <w:rsid w:val="001063E6"/>
    <w:rsid w:val="001070C4"/>
    <w:rsid w:val="0010715B"/>
    <w:rsid w:val="00107EE9"/>
    <w:rsid w:val="00110458"/>
    <w:rsid w:val="001112B7"/>
    <w:rsid w:val="001118A8"/>
    <w:rsid w:val="001123F9"/>
    <w:rsid w:val="001133A2"/>
    <w:rsid w:val="00113CF4"/>
    <w:rsid w:val="00114001"/>
    <w:rsid w:val="00114642"/>
    <w:rsid w:val="001153EA"/>
    <w:rsid w:val="00115643"/>
    <w:rsid w:val="00115ACE"/>
    <w:rsid w:val="00116765"/>
    <w:rsid w:val="0011679E"/>
    <w:rsid w:val="001170AB"/>
    <w:rsid w:val="001219F5"/>
    <w:rsid w:val="00121A20"/>
    <w:rsid w:val="00122820"/>
    <w:rsid w:val="0012320A"/>
    <w:rsid w:val="001234FC"/>
    <w:rsid w:val="0012377F"/>
    <w:rsid w:val="00124314"/>
    <w:rsid w:val="00125120"/>
    <w:rsid w:val="0012541B"/>
    <w:rsid w:val="00126B27"/>
    <w:rsid w:val="00126B4A"/>
    <w:rsid w:val="00126B73"/>
    <w:rsid w:val="00127A16"/>
    <w:rsid w:val="0013013F"/>
    <w:rsid w:val="00130FE5"/>
    <w:rsid w:val="00131359"/>
    <w:rsid w:val="00132FD0"/>
    <w:rsid w:val="001343DB"/>
    <w:rsid w:val="001344C0"/>
    <w:rsid w:val="001346FA"/>
    <w:rsid w:val="00134B7E"/>
    <w:rsid w:val="00135252"/>
    <w:rsid w:val="00137AB5"/>
    <w:rsid w:val="00137BBC"/>
    <w:rsid w:val="00137C17"/>
    <w:rsid w:val="00137F0B"/>
    <w:rsid w:val="00140153"/>
    <w:rsid w:val="00140491"/>
    <w:rsid w:val="00141545"/>
    <w:rsid w:val="001425D4"/>
    <w:rsid w:val="00142E84"/>
    <w:rsid w:val="00145654"/>
    <w:rsid w:val="00146318"/>
    <w:rsid w:val="00146A8C"/>
    <w:rsid w:val="00146A8F"/>
    <w:rsid w:val="00147866"/>
    <w:rsid w:val="00151734"/>
    <w:rsid w:val="00151E23"/>
    <w:rsid w:val="001526E0"/>
    <w:rsid w:val="00152959"/>
    <w:rsid w:val="0015341A"/>
    <w:rsid w:val="0015373E"/>
    <w:rsid w:val="00154707"/>
    <w:rsid w:val="001551B5"/>
    <w:rsid w:val="001557F8"/>
    <w:rsid w:val="001561AC"/>
    <w:rsid w:val="00161351"/>
    <w:rsid w:val="00162339"/>
    <w:rsid w:val="001625FC"/>
    <w:rsid w:val="0016289D"/>
    <w:rsid w:val="00162F87"/>
    <w:rsid w:val="001636EC"/>
    <w:rsid w:val="001659C1"/>
    <w:rsid w:val="0017041B"/>
    <w:rsid w:val="001723FD"/>
    <w:rsid w:val="0017253E"/>
    <w:rsid w:val="001731F8"/>
    <w:rsid w:val="00173A8E"/>
    <w:rsid w:val="00174111"/>
    <w:rsid w:val="001742B8"/>
    <w:rsid w:val="00174C6F"/>
    <w:rsid w:val="00175052"/>
    <w:rsid w:val="0017553F"/>
    <w:rsid w:val="00175599"/>
    <w:rsid w:val="00175F81"/>
    <w:rsid w:val="00176408"/>
    <w:rsid w:val="00177249"/>
    <w:rsid w:val="00177B76"/>
    <w:rsid w:val="00180281"/>
    <w:rsid w:val="00180D3E"/>
    <w:rsid w:val="0018143F"/>
    <w:rsid w:val="0018160B"/>
    <w:rsid w:val="001837B6"/>
    <w:rsid w:val="00184B0A"/>
    <w:rsid w:val="00185550"/>
    <w:rsid w:val="00185587"/>
    <w:rsid w:val="00186516"/>
    <w:rsid w:val="00186702"/>
    <w:rsid w:val="00187AA6"/>
    <w:rsid w:val="00190AC1"/>
    <w:rsid w:val="0019341A"/>
    <w:rsid w:val="0019508A"/>
    <w:rsid w:val="00196C4D"/>
    <w:rsid w:val="0019785A"/>
    <w:rsid w:val="00197DF9"/>
    <w:rsid w:val="001A03FC"/>
    <w:rsid w:val="001A0FCE"/>
    <w:rsid w:val="001A1987"/>
    <w:rsid w:val="001A2564"/>
    <w:rsid w:val="001A2CE9"/>
    <w:rsid w:val="001A43E7"/>
    <w:rsid w:val="001A5A10"/>
    <w:rsid w:val="001A5DB2"/>
    <w:rsid w:val="001A5E55"/>
    <w:rsid w:val="001A6173"/>
    <w:rsid w:val="001A6CBA"/>
    <w:rsid w:val="001A7F81"/>
    <w:rsid w:val="001B03F3"/>
    <w:rsid w:val="001B0D97"/>
    <w:rsid w:val="001B1D49"/>
    <w:rsid w:val="001B3648"/>
    <w:rsid w:val="001B4C09"/>
    <w:rsid w:val="001B5A5D"/>
    <w:rsid w:val="001B6C05"/>
    <w:rsid w:val="001B7403"/>
    <w:rsid w:val="001C1CE5"/>
    <w:rsid w:val="001C388A"/>
    <w:rsid w:val="001C3D2A"/>
    <w:rsid w:val="001C3FC0"/>
    <w:rsid w:val="001C47BD"/>
    <w:rsid w:val="001C6830"/>
    <w:rsid w:val="001C68DB"/>
    <w:rsid w:val="001C6D57"/>
    <w:rsid w:val="001D0996"/>
    <w:rsid w:val="001D128E"/>
    <w:rsid w:val="001D15A9"/>
    <w:rsid w:val="001D1B1F"/>
    <w:rsid w:val="001D2576"/>
    <w:rsid w:val="001D2F2E"/>
    <w:rsid w:val="001D3EA9"/>
    <w:rsid w:val="001D4B47"/>
    <w:rsid w:val="001D51BA"/>
    <w:rsid w:val="001D5604"/>
    <w:rsid w:val="001D56AE"/>
    <w:rsid w:val="001D6342"/>
    <w:rsid w:val="001D6D53"/>
    <w:rsid w:val="001D7C7F"/>
    <w:rsid w:val="001E0DEF"/>
    <w:rsid w:val="001E2560"/>
    <w:rsid w:val="001E3B2B"/>
    <w:rsid w:val="001E3BCD"/>
    <w:rsid w:val="001E5176"/>
    <w:rsid w:val="001E58E2"/>
    <w:rsid w:val="001E633E"/>
    <w:rsid w:val="001E6957"/>
    <w:rsid w:val="001E7AED"/>
    <w:rsid w:val="001F06E2"/>
    <w:rsid w:val="001F22B0"/>
    <w:rsid w:val="001F2DB2"/>
    <w:rsid w:val="001F36BE"/>
    <w:rsid w:val="001F3916"/>
    <w:rsid w:val="001F3985"/>
    <w:rsid w:val="001F4E61"/>
    <w:rsid w:val="001F54C5"/>
    <w:rsid w:val="001F5D72"/>
    <w:rsid w:val="001F6139"/>
    <w:rsid w:val="001F662C"/>
    <w:rsid w:val="001F7074"/>
    <w:rsid w:val="00200019"/>
    <w:rsid w:val="00200490"/>
    <w:rsid w:val="0020103F"/>
    <w:rsid w:val="002012C8"/>
    <w:rsid w:val="0020131E"/>
    <w:rsid w:val="00201C98"/>
    <w:rsid w:val="00201F3A"/>
    <w:rsid w:val="00202B4F"/>
    <w:rsid w:val="00203CD0"/>
    <w:rsid w:val="00203F96"/>
    <w:rsid w:val="002067A0"/>
    <w:rsid w:val="002069B2"/>
    <w:rsid w:val="00207161"/>
    <w:rsid w:val="0020797E"/>
    <w:rsid w:val="00207EDB"/>
    <w:rsid w:val="00207FA3"/>
    <w:rsid w:val="00210B90"/>
    <w:rsid w:val="002116C8"/>
    <w:rsid w:val="002119D2"/>
    <w:rsid w:val="00211D30"/>
    <w:rsid w:val="00212E3B"/>
    <w:rsid w:val="002147E5"/>
    <w:rsid w:val="00214DA8"/>
    <w:rsid w:val="00214FF6"/>
    <w:rsid w:val="00215423"/>
    <w:rsid w:val="002158FA"/>
    <w:rsid w:val="0021610D"/>
    <w:rsid w:val="0021627C"/>
    <w:rsid w:val="00216AEA"/>
    <w:rsid w:val="00216FE0"/>
    <w:rsid w:val="00217193"/>
    <w:rsid w:val="00217242"/>
    <w:rsid w:val="0021725C"/>
    <w:rsid w:val="002179E1"/>
    <w:rsid w:val="002203EE"/>
    <w:rsid w:val="00220465"/>
    <w:rsid w:val="00220600"/>
    <w:rsid w:val="00220DD8"/>
    <w:rsid w:val="00221874"/>
    <w:rsid w:val="002224DB"/>
    <w:rsid w:val="00223113"/>
    <w:rsid w:val="002234AE"/>
    <w:rsid w:val="00223FCB"/>
    <w:rsid w:val="002252C3"/>
    <w:rsid w:val="002257F8"/>
    <w:rsid w:val="00225C54"/>
    <w:rsid w:val="00230765"/>
    <w:rsid w:val="00230841"/>
    <w:rsid w:val="0023134E"/>
    <w:rsid w:val="002319E4"/>
    <w:rsid w:val="00233A9F"/>
    <w:rsid w:val="00234CA0"/>
    <w:rsid w:val="00235632"/>
    <w:rsid w:val="00235872"/>
    <w:rsid w:val="0023728E"/>
    <w:rsid w:val="00237294"/>
    <w:rsid w:val="00237D83"/>
    <w:rsid w:val="00237F5E"/>
    <w:rsid w:val="00240462"/>
    <w:rsid w:val="00241559"/>
    <w:rsid w:val="0024327B"/>
    <w:rsid w:val="002435B3"/>
    <w:rsid w:val="002451ED"/>
    <w:rsid w:val="002458EB"/>
    <w:rsid w:val="002462D4"/>
    <w:rsid w:val="002465C9"/>
    <w:rsid w:val="00247B69"/>
    <w:rsid w:val="00247BE8"/>
    <w:rsid w:val="00247E38"/>
    <w:rsid w:val="002500C8"/>
    <w:rsid w:val="00251018"/>
    <w:rsid w:val="00251916"/>
    <w:rsid w:val="0025232C"/>
    <w:rsid w:val="00255C48"/>
    <w:rsid w:val="0025693D"/>
    <w:rsid w:val="00256A27"/>
    <w:rsid w:val="00257543"/>
    <w:rsid w:val="0025767C"/>
    <w:rsid w:val="00257BC5"/>
    <w:rsid w:val="00260624"/>
    <w:rsid w:val="002606E9"/>
    <w:rsid w:val="00260FDE"/>
    <w:rsid w:val="002611E7"/>
    <w:rsid w:val="002617E7"/>
    <w:rsid w:val="002628A4"/>
    <w:rsid w:val="00262D37"/>
    <w:rsid w:val="00264228"/>
    <w:rsid w:val="00264334"/>
    <w:rsid w:val="002644DE"/>
    <w:rsid w:val="0026473E"/>
    <w:rsid w:val="002648F2"/>
    <w:rsid w:val="002650C6"/>
    <w:rsid w:val="0026523C"/>
    <w:rsid w:val="00265BA8"/>
    <w:rsid w:val="00266214"/>
    <w:rsid w:val="00266850"/>
    <w:rsid w:val="00267824"/>
    <w:rsid w:val="00267C83"/>
    <w:rsid w:val="0027144F"/>
    <w:rsid w:val="00271803"/>
    <w:rsid w:val="00271813"/>
    <w:rsid w:val="00271F3A"/>
    <w:rsid w:val="00273278"/>
    <w:rsid w:val="002737F4"/>
    <w:rsid w:val="00274276"/>
    <w:rsid w:val="00274EE6"/>
    <w:rsid w:val="002766DE"/>
    <w:rsid w:val="00277CB7"/>
    <w:rsid w:val="002805F5"/>
    <w:rsid w:val="00280751"/>
    <w:rsid w:val="00280A61"/>
    <w:rsid w:val="00280F79"/>
    <w:rsid w:val="0028280A"/>
    <w:rsid w:val="00282D77"/>
    <w:rsid w:val="00283179"/>
    <w:rsid w:val="00283ADC"/>
    <w:rsid w:val="00286390"/>
    <w:rsid w:val="0028691E"/>
    <w:rsid w:val="00286ACD"/>
    <w:rsid w:val="00286D4E"/>
    <w:rsid w:val="00287838"/>
    <w:rsid w:val="00287886"/>
    <w:rsid w:val="00287A3D"/>
    <w:rsid w:val="002907B5"/>
    <w:rsid w:val="00290808"/>
    <w:rsid w:val="002919CD"/>
    <w:rsid w:val="0029224C"/>
    <w:rsid w:val="002923FC"/>
    <w:rsid w:val="00292EB7"/>
    <w:rsid w:val="00293647"/>
    <w:rsid w:val="00293EE2"/>
    <w:rsid w:val="00294021"/>
    <w:rsid w:val="00296227"/>
    <w:rsid w:val="00296F44"/>
    <w:rsid w:val="0029777D"/>
    <w:rsid w:val="00297BAD"/>
    <w:rsid w:val="002A055E"/>
    <w:rsid w:val="002A1D4E"/>
    <w:rsid w:val="002A2869"/>
    <w:rsid w:val="002A300D"/>
    <w:rsid w:val="002A3080"/>
    <w:rsid w:val="002A42F1"/>
    <w:rsid w:val="002A4F9F"/>
    <w:rsid w:val="002A65E4"/>
    <w:rsid w:val="002B0168"/>
    <w:rsid w:val="002B0850"/>
    <w:rsid w:val="002B0F78"/>
    <w:rsid w:val="002B1994"/>
    <w:rsid w:val="002B1A1F"/>
    <w:rsid w:val="002B1EFF"/>
    <w:rsid w:val="002B24D6"/>
    <w:rsid w:val="002B26F8"/>
    <w:rsid w:val="002B5A3D"/>
    <w:rsid w:val="002B6176"/>
    <w:rsid w:val="002B744E"/>
    <w:rsid w:val="002B7EBD"/>
    <w:rsid w:val="002C0280"/>
    <w:rsid w:val="002C0B86"/>
    <w:rsid w:val="002C1610"/>
    <w:rsid w:val="002C2DC4"/>
    <w:rsid w:val="002C3BF6"/>
    <w:rsid w:val="002C41E6"/>
    <w:rsid w:val="002C4CEA"/>
    <w:rsid w:val="002C4D7A"/>
    <w:rsid w:val="002C6300"/>
    <w:rsid w:val="002D071A"/>
    <w:rsid w:val="002D133C"/>
    <w:rsid w:val="002D34B2"/>
    <w:rsid w:val="002D41A2"/>
    <w:rsid w:val="002D43C7"/>
    <w:rsid w:val="002D4B33"/>
    <w:rsid w:val="002D5A9A"/>
    <w:rsid w:val="002D62C3"/>
    <w:rsid w:val="002D7637"/>
    <w:rsid w:val="002D7B37"/>
    <w:rsid w:val="002E093B"/>
    <w:rsid w:val="002E17F2"/>
    <w:rsid w:val="002E2640"/>
    <w:rsid w:val="002E3B08"/>
    <w:rsid w:val="002E4B33"/>
    <w:rsid w:val="002E4DA3"/>
    <w:rsid w:val="002E5B7A"/>
    <w:rsid w:val="002E6401"/>
    <w:rsid w:val="002E72A7"/>
    <w:rsid w:val="002E7CAE"/>
    <w:rsid w:val="002F0C55"/>
    <w:rsid w:val="002F10A6"/>
    <w:rsid w:val="002F1969"/>
    <w:rsid w:val="002F2771"/>
    <w:rsid w:val="002F2FE8"/>
    <w:rsid w:val="002F37A9"/>
    <w:rsid w:val="002F45B4"/>
    <w:rsid w:val="002F47F6"/>
    <w:rsid w:val="002F6288"/>
    <w:rsid w:val="002F70B4"/>
    <w:rsid w:val="002F7566"/>
    <w:rsid w:val="00300553"/>
    <w:rsid w:val="003006AF"/>
    <w:rsid w:val="00301CE6"/>
    <w:rsid w:val="0030256B"/>
    <w:rsid w:val="003037B5"/>
    <w:rsid w:val="0030501F"/>
    <w:rsid w:val="00305213"/>
    <w:rsid w:val="003054FD"/>
    <w:rsid w:val="00305D4D"/>
    <w:rsid w:val="0030628D"/>
    <w:rsid w:val="0030687B"/>
    <w:rsid w:val="00307BA1"/>
    <w:rsid w:val="00310195"/>
    <w:rsid w:val="003103FD"/>
    <w:rsid w:val="003108CC"/>
    <w:rsid w:val="00310B3F"/>
    <w:rsid w:val="00310DE0"/>
    <w:rsid w:val="00311702"/>
    <w:rsid w:val="00311E82"/>
    <w:rsid w:val="00312851"/>
    <w:rsid w:val="00312E33"/>
    <w:rsid w:val="00313470"/>
    <w:rsid w:val="00313FD6"/>
    <w:rsid w:val="003143BD"/>
    <w:rsid w:val="003144ED"/>
    <w:rsid w:val="00315B12"/>
    <w:rsid w:val="00315BF2"/>
    <w:rsid w:val="00315DCF"/>
    <w:rsid w:val="0031684E"/>
    <w:rsid w:val="00317982"/>
    <w:rsid w:val="003203ED"/>
    <w:rsid w:val="003203F9"/>
    <w:rsid w:val="003212B8"/>
    <w:rsid w:val="00321890"/>
    <w:rsid w:val="00321A94"/>
    <w:rsid w:val="00321FEC"/>
    <w:rsid w:val="00322C9F"/>
    <w:rsid w:val="00322F83"/>
    <w:rsid w:val="003239F3"/>
    <w:rsid w:val="00323CC7"/>
    <w:rsid w:val="003241B7"/>
    <w:rsid w:val="00324D23"/>
    <w:rsid w:val="003257D6"/>
    <w:rsid w:val="0032713F"/>
    <w:rsid w:val="00327997"/>
    <w:rsid w:val="00327C35"/>
    <w:rsid w:val="00331751"/>
    <w:rsid w:val="00331846"/>
    <w:rsid w:val="00331B7B"/>
    <w:rsid w:val="00332F3D"/>
    <w:rsid w:val="003344D8"/>
    <w:rsid w:val="00334579"/>
    <w:rsid w:val="00335858"/>
    <w:rsid w:val="00335889"/>
    <w:rsid w:val="00335D33"/>
    <w:rsid w:val="00336014"/>
    <w:rsid w:val="00336BDA"/>
    <w:rsid w:val="003411EB"/>
    <w:rsid w:val="00341900"/>
    <w:rsid w:val="00341F41"/>
    <w:rsid w:val="00341FEB"/>
    <w:rsid w:val="00342BD7"/>
    <w:rsid w:val="00344F6C"/>
    <w:rsid w:val="0034698D"/>
    <w:rsid w:val="00346DB5"/>
    <w:rsid w:val="00346E10"/>
    <w:rsid w:val="00347233"/>
    <w:rsid w:val="003474E4"/>
    <w:rsid w:val="003477B1"/>
    <w:rsid w:val="003532EF"/>
    <w:rsid w:val="0035361E"/>
    <w:rsid w:val="00353DFE"/>
    <w:rsid w:val="0035474F"/>
    <w:rsid w:val="00355ECD"/>
    <w:rsid w:val="00356A14"/>
    <w:rsid w:val="00356AB8"/>
    <w:rsid w:val="00357380"/>
    <w:rsid w:val="003602D9"/>
    <w:rsid w:val="003604CE"/>
    <w:rsid w:val="0036056F"/>
    <w:rsid w:val="00360A9B"/>
    <w:rsid w:val="00361500"/>
    <w:rsid w:val="00362946"/>
    <w:rsid w:val="00362A88"/>
    <w:rsid w:val="003645EA"/>
    <w:rsid w:val="00364E64"/>
    <w:rsid w:val="0036691C"/>
    <w:rsid w:val="00370046"/>
    <w:rsid w:val="003700E5"/>
    <w:rsid w:val="00370E47"/>
    <w:rsid w:val="003713A5"/>
    <w:rsid w:val="003716E6"/>
    <w:rsid w:val="00373AEC"/>
    <w:rsid w:val="00374106"/>
    <w:rsid w:val="003742AC"/>
    <w:rsid w:val="00374ADB"/>
    <w:rsid w:val="0037642F"/>
    <w:rsid w:val="003771FE"/>
    <w:rsid w:val="003773A8"/>
    <w:rsid w:val="003773D1"/>
    <w:rsid w:val="0037798D"/>
    <w:rsid w:val="00377CE1"/>
    <w:rsid w:val="00377CF9"/>
    <w:rsid w:val="003802D7"/>
    <w:rsid w:val="0038079A"/>
    <w:rsid w:val="00380BA4"/>
    <w:rsid w:val="003812CF"/>
    <w:rsid w:val="0038385D"/>
    <w:rsid w:val="00383A6E"/>
    <w:rsid w:val="00385BF0"/>
    <w:rsid w:val="00386FE5"/>
    <w:rsid w:val="003904DB"/>
    <w:rsid w:val="003939FF"/>
    <w:rsid w:val="003941EA"/>
    <w:rsid w:val="003945B5"/>
    <w:rsid w:val="003947C2"/>
    <w:rsid w:val="0039536D"/>
    <w:rsid w:val="00395435"/>
    <w:rsid w:val="00395647"/>
    <w:rsid w:val="00396589"/>
    <w:rsid w:val="00396B23"/>
    <w:rsid w:val="00396C17"/>
    <w:rsid w:val="00396D7D"/>
    <w:rsid w:val="00396F7A"/>
    <w:rsid w:val="00397E79"/>
    <w:rsid w:val="003A0B31"/>
    <w:rsid w:val="003A0E41"/>
    <w:rsid w:val="003A1D63"/>
    <w:rsid w:val="003A2223"/>
    <w:rsid w:val="003A246A"/>
    <w:rsid w:val="003A26C7"/>
    <w:rsid w:val="003A2A0F"/>
    <w:rsid w:val="003A2BEF"/>
    <w:rsid w:val="003A300B"/>
    <w:rsid w:val="003A3591"/>
    <w:rsid w:val="003A45A1"/>
    <w:rsid w:val="003A49B9"/>
    <w:rsid w:val="003A4A33"/>
    <w:rsid w:val="003A5B0A"/>
    <w:rsid w:val="003A6BAC"/>
    <w:rsid w:val="003A7A35"/>
    <w:rsid w:val="003A7EF3"/>
    <w:rsid w:val="003B159C"/>
    <w:rsid w:val="003B1AF6"/>
    <w:rsid w:val="003B2549"/>
    <w:rsid w:val="003B25C3"/>
    <w:rsid w:val="003B369F"/>
    <w:rsid w:val="003B36A3"/>
    <w:rsid w:val="003B3B1E"/>
    <w:rsid w:val="003B6E4F"/>
    <w:rsid w:val="003B7283"/>
    <w:rsid w:val="003B7FE5"/>
    <w:rsid w:val="003C11C8"/>
    <w:rsid w:val="003C1FCD"/>
    <w:rsid w:val="003C214E"/>
    <w:rsid w:val="003C2702"/>
    <w:rsid w:val="003C2945"/>
    <w:rsid w:val="003C3069"/>
    <w:rsid w:val="003C4989"/>
    <w:rsid w:val="003C4F0A"/>
    <w:rsid w:val="003C4F2A"/>
    <w:rsid w:val="003C5348"/>
    <w:rsid w:val="003C5855"/>
    <w:rsid w:val="003C6597"/>
    <w:rsid w:val="003C6886"/>
    <w:rsid w:val="003C6A62"/>
    <w:rsid w:val="003C7806"/>
    <w:rsid w:val="003D064E"/>
    <w:rsid w:val="003D109F"/>
    <w:rsid w:val="003D1650"/>
    <w:rsid w:val="003D16F3"/>
    <w:rsid w:val="003D2275"/>
    <w:rsid w:val="003D2478"/>
    <w:rsid w:val="003D379A"/>
    <w:rsid w:val="003D3C45"/>
    <w:rsid w:val="003D3E76"/>
    <w:rsid w:val="003D4098"/>
    <w:rsid w:val="003D4A8C"/>
    <w:rsid w:val="003D5B1F"/>
    <w:rsid w:val="003E15FA"/>
    <w:rsid w:val="003E1F4A"/>
    <w:rsid w:val="003E22B5"/>
    <w:rsid w:val="003E264E"/>
    <w:rsid w:val="003E30C6"/>
    <w:rsid w:val="003E3B3D"/>
    <w:rsid w:val="003E450F"/>
    <w:rsid w:val="003E52C2"/>
    <w:rsid w:val="003E55E4"/>
    <w:rsid w:val="003E694E"/>
    <w:rsid w:val="003E74E3"/>
    <w:rsid w:val="003E7670"/>
    <w:rsid w:val="003F05C7"/>
    <w:rsid w:val="003F0D1F"/>
    <w:rsid w:val="003F1C23"/>
    <w:rsid w:val="003F2CD4"/>
    <w:rsid w:val="003F304B"/>
    <w:rsid w:val="003F362C"/>
    <w:rsid w:val="003F3705"/>
    <w:rsid w:val="003F3F7B"/>
    <w:rsid w:val="003F428A"/>
    <w:rsid w:val="003F5163"/>
    <w:rsid w:val="003F51FA"/>
    <w:rsid w:val="003F6BBE"/>
    <w:rsid w:val="003F6F56"/>
    <w:rsid w:val="003F738A"/>
    <w:rsid w:val="004000E8"/>
    <w:rsid w:val="00400881"/>
    <w:rsid w:val="004014F6"/>
    <w:rsid w:val="00402348"/>
    <w:rsid w:val="00402DF3"/>
    <w:rsid w:val="00402E2B"/>
    <w:rsid w:val="004031FC"/>
    <w:rsid w:val="004033B5"/>
    <w:rsid w:val="004034B0"/>
    <w:rsid w:val="004037D7"/>
    <w:rsid w:val="0040397B"/>
    <w:rsid w:val="00403D6A"/>
    <w:rsid w:val="004050EA"/>
    <w:rsid w:val="0040512B"/>
    <w:rsid w:val="00405B7A"/>
    <w:rsid w:val="00405CA5"/>
    <w:rsid w:val="00407CD3"/>
    <w:rsid w:val="00410134"/>
    <w:rsid w:val="00410367"/>
    <w:rsid w:val="00410B72"/>
    <w:rsid w:val="00410F18"/>
    <w:rsid w:val="0041263E"/>
    <w:rsid w:val="00412DB6"/>
    <w:rsid w:val="00413444"/>
    <w:rsid w:val="00413A23"/>
    <w:rsid w:val="00413AAC"/>
    <w:rsid w:val="00413E92"/>
    <w:rsid w:val="0041424B"/>
    <w:rsid w:val="004148F1"/>
    <w:rsid w:val="00414FED"/>
    <w:rsid w:val="00415649"/>
    <w:rsid w:val="004172DE"/>
    <w:rsid w:val="00417541"/>
    <w:rsid w:val="00417E57"/>
    <w:rsid w:val="00417F94"/>
    <w:rsid w:val="00420735"/>
    <w:rsid w:val="004207C8"/>
    <w:rsid w:val="00420B4B"/>
    <w:rsid w:val="00421105"/>
    <w:rsid w:val="00423403"/>
    <w:rsid w:val="004237F6"/>
    <w:rsid w:val="00423839"/>
    <w:rsid w:val="004242F4"/>
    <w:rsid w:val="00427248"/>
    <w:rsid w:val="00430ACB"/>
    <w:rsid w:val="00430E8C"/>
    <w:rsid w:val="00432153"/>
    <w:rsid w:val="0043226F"/>
    <w:rsid w:val="004329F3"/>
    <w:rsid w:val="00433A3F"/>
    <w:rsid w:val="004343A3"/>
    <w:rsid w:val="00435F56"/>
    <w:rsid w:val="0043620E"/>
    <w:rsid w:val="004364EE"/>
    <w:rsid w:val="00436599"/>
    <w:rsid w:val="004372CE"/>
    <w:rsid w:val="00437447"/>
    <w:rsid w:val="00437BF6"/>
    <w:rsid w:val="0044017F"/>
    <w:rsid w:val="00441782"/>
    <w:rsid w:val="00441A92"/>
    <w:rsid w:val="00442622"/>
    <w:rsid w:val="00442717"/>
    <w:rsid w:val="00442BC4"/>
    <w:rsid w:val="00442C37"/>
    <w:rsid w:val="004435A9"/>
    <w:rsid w:val="00444F56"/>
    <w:rsid w:val="00446488"/>
    <w:rsid w:val="004469DC"/>
    <w:rsid w:val="0044723D"/>
    <w:rsid w:val="0044746B"/>
    <w:rsid w:val="00447699"/>
    <w:rsid w:val="00447DE1"/>
    <w:rsid w:val="00450817"/>
    <w:rsid w:val="00450B45"/>
    <w:rsid w:val="0045141A"/>
    <w:rsid w:val="004517AA"/>
    <w:rsid w:val="00452AAC"/>
    <w:rsid w:val="00452CAC"/>
    <w:rsid w:val="0045382A"/>
    <w:rsid w:val="00453967"/>
    <w:rsid w:val="004559F0"/>
    <w:rsid w:val="00456BE1"/>
    <w:rsid w:val="00457300"/>
    <w:rsid w:val="00457565"/>
    <w:rsid w:val="00457B71"/>
    <w:rsid w:val="004602E4"/>
    <w:rsid w:val="004628E9"/>
    <w:rsid w:val="00464964"/>
    <w:rsid w:val="00465ABC"/>
    <w:rsid w:val="00465E70"/>
    <w:rsid w:val="004663A6"/>
    <w:rsid w:val="0046687C"/>
    <w:rsid w:val="004669E2"/>
    <w:rsid w:val="00466AD6"/>
    <w:rsid w:val="0047044E"/>
    <w:rsid w:val="00470C31"/>
    <w:rsid w:val="00471D25"/>
    <w:rsid w:val="0047299D"/>
    <w:rsid w:val="004734D0"/>
    <w:rsid w:val="00473A06"/>
    <w:rsid w:val="00473E8E"/>
    <w:rsid w:val="004743EE"/>
    <w:rsid w:val="0047556B"/>
    <w:rsid w:val="00475DD4"/>
    <w:rsid w:val="00476C25"/>
    <w:rsid w:val="00477768"/>
    <w:rsid w:val="00477AF2"/>
    <w:rsid w:val="00477B73"/>
    <w:rsid w:val="00480CE7"/>
    <w:rsid w:val="00481584"/>
    <w:rsid w:val="00481B5C"/>
    <w:rsid w:val="00483C1D"/>
    <w:rsid w:val="00485FFC"/>
    <w:rsid w:val="00490A9C"/>
    <w:rsid w:val="00491011"/>
    <w:rsid w:val="00492BC5"/>
    <w:rsid w:val="00492C98"/>
    <w:rsid w:val="00493116"/>
    <w:rsid w:val="00494846"/>
    <w:rsid w:val="00494BDB"/>
    <w:rsid w:val="004960A3"/>
    <w:rsid w:val="004964F1"/>
    <w:rsid w:val="00496BAD"/>
    <w:rsid w:val="00496F74"/>
    <w:rsid w:val="0049791D"/>
    <w:rsid w:val="004A0B10"/>
    <w:rsid w:val="004A1056"/>
    <w:rsid w:val="004A1060"/>
    <w:rsid w:val="004A16BC"/>
    <w:rsid w:val="004A16F4"/>
    <w:rsid w:val="004A1E12"/>
    <w:rsid w:val="004A2296"/>
    <w:rsid w:val="004A25D3"/>
    <w:rsid w:val="004A2B94"/>
    <w:rsid w:val="004A3478"/>
    <w:rsid w:val="004A347A"/>
    <w:rsid w:val="004A3BE8"/>
    <w:rsid w:val="004A5269"/>
    <w:rsid w:val="004A5B39"/>
    <w:rsid w:val="004B09EB"/>
    <w:rsid w:val="004B0D62"/>
    <w:rsid w:val="004B28E2"/>
    <w:rsid w:val="004B306B"/>
    <w:rsid w:val="004B368B"/>
    <w:rsid w:val="004B718B"/>
    <w:rsid w:val="004B7C0C"/>
    <w:rsid w:val="004B7CF3"/>
    <w:rsid w:val="004C16FF"/>
    <w:rsid w:val="004C36AD"/>
    <w:rsid w:val="004C3898"/>
    <w:rsid w:val="004C399C"/>
    <w:rsid w:val="004C445F"/>
    <w:rsid w:val="004C46B6"/>
    <w:rsid w:val="004C7E3A"/>
    <w:rsid w:val="004D022B"/>
    <w:rsid w:val="004D06EE"/>
    <w:rsid w:val="004D24C5"/>
    <w:rsid w:val="004D36B1"/>
    <w:rsid w:val="004D4507"/>
    <w:rsid w:val="004D4CDD"/>
    <w:rsid w:val="004D4D88"/>
    <w:rsid w:val="004D5974"/>
    <w:rsid w:val="004D59EF"/>
    <w:rsid w:val="004D60BD"/>
    <w:rsid w:val="004D6843"/>
    <w:rsid w:val="004D7C2B"/>
    <w:rsid w:val="004D7EBD"/>
    <w:rsid w:val="004E0476"/>
    <w:rsid w:val="004E246C"/>
    <w:rsid w:val="004E2680"/>
    <w:rsid w:val="004E28F9"/>
    <w:rsid w:val="004E462E"/>
    <w:rsid w:val="004E521A"/>
    <w:rsid w:val="004E56DC"/>
    <w:rsid w:val="004E5B1A"/>
    <w:rsid w:val="004E677C"/>
    <w:rsid w:val="004E6A85"/>
    <w:rsid w:val="004E76F4"/>
    <w:rsid w:val="004F0293"/>
    <w:rsid w:val="004F032D"/>
    <w:rsid w:val="004F0A32"/>
    <w:rsid w:val="004F0B4E"/>
    <w:rsid w:val="004F0B6C"/>
    <w:rsid w:val="004F17A6"/>
    <w:rsid w:val="004F19A8"/>
    <w:rsid w:val="004F2078"/>
    <w:rsid w:val="004F368A"/>
    <w:rsid w:val="004F4459"/>
    <w:rsid w:val="004F4670"/>
    <w:rsid w:val="004F46ED"/>
    <w:rsid w:val="004F4DA3"/>
    <w:rsid w:val="004F53FD"/>
    <w:rsid w:val="004F662B"/>
    <w:rsid w:val="004F6CB9"/>
    <w:rsid w:val="004F728D"/>
    <w:rsid w:val="00501C20"/>
    <w:rsid w:val="00501C33"/>
    <w:rsid w:val="0050241D"/>
    <w:rsid w:val="0050351A"/>
    <w:rsid w:val="0050591F"/>
    <w:rsid w:val="00506557"/>
    <w:rsid w:val="0050677A"/>
    <w:rsid w:val="0050681B"/>
    <w:rsid w:val="00506B06"/>
    <w:rsid w:val="005108CD"/>
    <w:rsid w:val="005108D8"/>
    <w:rsid w:val="00511236"/>
    <w:rsid w:val="005116F9"/>
    <w:rsid w:val="00511BFE"/>
    <w:rsid w:val="00512795"/>
    <w:rsid w:val="00513646"/>
    <w:rsid w:val="0051436A"/>
    <w:rsid w:val="005153A7"/>
    <w:rsid w:val="0051656B"/>
    <w:rsid w:val="00516AAC"/>
    <w:rsid w:val="00517FA4"/>
    <w:rsid w:val="005219CF"/>
    <w:rsid w:val="00521DF1"/>
    <w:rsid w:val="005220CB"/>
    <w:rsid w:val="00522461"/>
    <w:rsid w:val="00522D6A"/>
    <w:rsid w:val="0052439B"/>
    <w:rsid w:val="0052472F"/>
    <w:rsid w:val="005336DB"/>
    <w:rsid w:val="0053393F"/>
    <w:rsid w:val="00534726"/>
    <w:rsid w:val="00534755"/>
    <w:rsid w:val="00534B59"/>
    <w:rsid w:val="00534E6D"/>
    <w:rsid w:val="0053594E"/>
    <w:rsid w:val="00536759"/>
    <w:rsid w:val="00536D7D"/>
    <w:rsid w:val="00537C62"/>
    <w:rsid w:val="00537F09"/>
    <w:rsid w:val="00540C40"/>
    <w:rsid w:val="005415F6"/>
    <w:rsid w:val="005426E0"/>
    <w:rsid w:val="0054282F"/>
    <w:rsid w:val="00544FB7"/>
    <w:rsid w:val="0054568B"/>
    <w:rsid w:val="0054616C"/>
    <w:rsid w:val="00546774"/>
    <w:rsid w:val="00546970"/>
    <w:rsid w:val="00546EE8"/>
    <w:rsid w:val="00550442"/>
    <w:rsid w:val="005533BE"/>
    <w:rsid w:val="00554192"/>
    <w:rsid w:val="005549AF"/>
    <w:rsid w:val="00554D21"/>
    <w:rsid w:val="00554E19"/>
    <w:rsid w:val="00555386"/>
    <w:rsid w:val="00557197"/>
    <w:rsid w:val="005607C6"/>
    <w:rsid w:val="0056121F"/>
    <w:rsid w:val="00561C3A"/>
    <w:rsid w:val="00561DAC"/>
    <w:rsid w:val="00562282"/>
    <w:rsid w:val="00562320"/>
    <w:rsid w:val="00562529"/>
    <w:rsid w:val="005627B2"/>
    <w:rsid w:val="005630FF"/>
    <w:rsid w:val="00563D97"/>
    <w:rsid w:val="00563DB8"/>
    <w:rsid w:val="00565404"/>
    <w:rsid w:val="00567295"/>
    <w:rsid w:val="005704AC"/>
    <w:rsid w:val="0057117D"/>
    <w:rsid w:val="00571C73"/>
    <w:rsid w:val="00572505"/>
    <w:rsid w:val="00572FA4"/>
    <w:rsid w:val="00573920"/>
    <w:rsid w:val="00573C3B"/>
    <w:rsid w:val="00573CFD"/>
    <w:rsid w:val="00573D3D"/>
    <w:rsid w:val="00574527"/>
    <w:rsid w:val="00574D6F"/>
    <w:rsid w:val="0057587A"/>
    <w:rsid w:val="00575901"/>
    <w:rsid w:val="00575A3E"/>
    <w:rsid w:val="00575B1E"/>
    <w:rsid w:val="00575D33"/>
    <w:rsid w:val="00575DA6"/>
    <w:rsid w:val="00575E9A"/>
    <w:rsid w:val="00576FB0"/>
    <w:rsid w:val="00580413"/>
    <w:rsid w:val="00580C77"/>
    <w:rsid w:val="00580D44"/>
    <w:rsid w:val="0058119C"/>
    <w:rsid w:val="005814C6"/>
    <w:rsid w:val="00581606"/>
    <w:rsid w:val="00582446"/>
    <w:rsid w:val="005825E5"/>
    <w:rsid w:val="00582809"/>
    <w:rsid w:val="00582E5A"/>
    <w:rsid w:val="00583098"/>
    <w:rsid w:val="00583334"/>
    <w:rsid w:val="00583B33"/>
    <w:rsid w:val="00583C4F"/>
    <w:rsid w:val="00583D71"/>
    <w:rsid w:val="00585524"/>
    <w:rsid w:val="00585591"/>
    <w:rsid w:val="00586DC1"/>
    <w:rsid w:val="00586F23"/>
    <w:rsid w:val="0058798C"/>
    <w:rsid w:val="00587C89"/>
    <w:rsid w:val="005900FA"/>
    <w:rsid w:val="00590DCF"/>
    <w:rsid w:val="00591418"/>
    <w:rsid w:val="00592A06"/>
    <w:rsid w:val="00592B54"/>
    <w:rsid w:val="005935A4"/>
    <w:rsid w:val="0059400F"/>
    <w:rsid w:val="005948C2"/>
    <w:rsid w:val="005953D5"/>
    <w:rsid w:val="00595DCA"/>
    <w:rsid w:val="00596CB3"/>
    <w:rsid w:val="00597621"/>
    <w:rsid w:val="0059779B"/>
    <w:rsid w:val="005A062E"/>
    <w:rsid w:val="005A0B8C"/>
    <w:rsid w:val="005A1099"/>
    <w:rsid w:val="005A209A"/>
    <w:rsid w:val="005A28ED"/>
    <w:rsid w:val="005A29A0"/>
    <w:rsid w:val="005A2A5C"/>
    <w:rsid w:val="005A3BED"/>
    <w:rsid w:val="005A5DD4"/>
    <w:rsid w:val="005A60A3"/>
    <w:rsid w:val="005A662D"/>
    <w:rsid w:val="005A67B4"/>
    <w:rsid w:val="005A7736"/>
    <w:rsid w:val="005B1993"/>
    <w:rsid w:val="005B20AF"/>
    <w:rsid w:val="005B241D"/>
    <w:rsid w:val="005B2A20"/>
    <w:rsid w:val="005B35D7"/>
    <w:rsid w:val="005B392A"/>
    <w:rsid w:val="005B3AA3"/>
    <w:rsid w:val="005B4BD9"/>
    <w:rsid w:val="005B4D3D"/>
    <w:rsid w:val="005B6549"/>
    <w:rsid w:val="005B6DAD"/>
    <w:rsid w:val="005B6F83"/>
    <w:rsid w:val="005B71AE"/>
    <w:rsid w:val="005C03D2"/>
    <w:rsid w:val="005C26BD"/>
    <w:rsid w:val="005C2ECC"/>
    <w:rsid w:val="005C39B0"/>
    <w:rsid w:val="005C3A4D"/>
    <w:rsid w:val="005C43E8"/>
    <w:rsid w:val="005C5459"/>
    <w:rsid w:val="005C61FD"/>
    <w:rsid w:val="005C6403"/>
    <w:rsid w:val="005C74FB"/>
    <w:rsid w:val="005C75F9"/>
    <w:rsid w:val="005C7D9B"/>
    <w:rsid w:val="005D1165"/>
    <w:rsid w:val="005D1602"/>
    <w:rsid w:val="005D1736"/>
    <w:rsid w:val="005D1746"/>
    <w:rsid w:val="005D321A"/>
    <w:rsid w:val="005D4F9D"/>
    <w:rsid w:val="005D52CD"/>
    <w:rsid w:val="005D5882"/>
    <w:rsid w:val="005D671F"/>
    <w:rsid w:val="005E0C95"/>
    <w:rsid w:val="005E0D87"/>
    <w:rsid w:val="005E1404"/>
    <w:rsid w:val="005E385F"/>
    <w:rsid w:val="005E4B93"/>
    <w:rsid w:val="005E5A0F"/>
    <w:rsid w:val="005E5B81"/>
    <w:rsid w:val="005E65EC"/>
    <w:rsid w:val="005E6E38"/>
    <w:rsid w:val="005E7B07"/>
    <w:rsid w:val="005F1EF4"/>
    <w:rsid w:val="005F2CB1"/>
    <w:rsid w:val="005F3025"/>
    <w:rsid w:val="005F30AC"/>
    <w:rsid w:val="005F38A1"/>
    <w:rsid w:val="005F3F57"/>
    <w:rsid w:val="005F618C"/>
    <w:rsid w:val="005F6CA6"/>
    <w:rsid w:val="005F6CFF"/>
    <w:rsid w:val="005F70BD"/>
    <w:rsid w:val="0060040B"/>
    <w:rsid w:val="006017F6"/>
    <w:rsid w:val="0060283C"/>
    <w:rsid w:val="006047FE"/>
    <w:rsid w:val="00604CA9"/>
    <w:rsid w:val="00604F14"/>
    <w:rsid w:val="006069F5"/>
    <w:rsid w:val="00607263"/>
    <w:rsid w:val="00607B3F"/>
    <w:rsid w:val="00610252"/>
    <w:rsid w:val="0061060D"/>
    <w:rsid w:val="00611B83"/>
    <w:rsid w:val="0061223B"/>
    <w:rsid w:val="006123CC"/>
    <w:rsid w:val="00613257"/>
    <w:rsid w:val="006148A6"/>
    <w:rsid w:val="00614936"/>
    <w:rsid w:val="00614EBF"/>
    <w:rsid w:val="00615D33"/>
    <w:rsid w:val="00615DD1"/>
    <w:rsid w:val="00617D79"/>
    <w:rsid w:val="00617F7E"/>
    <w:rsid w:val="00620A71"/>
    <w:rsid w:val="00620D80"/>
    <w:rsid w:val="006215E9"/>
    <w:rsid w:val="006223D1"/>
    <w:rsid w:val="0062292A"/>
    <w:rsid w:val="00622A45"/>
    <w:rsid w:val="006234A6"/>
    <w:rsid w:val="00624A4C"/>
    <w:rsid w:val="00625742"/>
    <w:rsid w:val="006274AC"/>
    <w:rsid w:val="00627514"/>
    <w:rsid w:val="006278D1"/>
    <w:rsid w:val="00630001"/>
    <w:rsid w:val="006311B3"/>
    <w:rsid w:val="006311C3"/>
    <w:rsid w:val="00631541"/>
    <w:rsid w:val="00631EF2"/>
    <w:rsid w:val="0063284C"/>
    <w:rsid w:val="00632DC6"/>
    <w:rsid w:val="006333A0"/>
    <w:rsid w:val="00634517"/>
    <w:rsid w:val="00635C00"/>
    <w:rsid w:val="00635F3B"/>
    <w:rsid w:val="00636398"/>
    <w:rsid w:val="006368D3"/>
    <w:rsid w:val="00636A88"/>
    <w:rsid w:val="006377EC"/>
    <w:rsid w:val="00637953"/>
    <w:rsid w:val="00640F3B"/>
    <w:rsid w:val="0064151F"/>
    <w:rsid w:val="00641533"/>
    <w:rsid w:val="0064184C"/>
    <w:rsid w:val="0064208D"/>
    <w:rsid w:val="00643475"/>
    <w:rsid w:val="0064396A"/>
    <w:rsid w:val="0064624E"/>
    <w:rsid w:val="0064649F"/>
    <w:rsid w:val="0064679A"/>
    <w:rsid w:val="00650556"/>
    <w:rsid w:val="00650AB9"/>
    <w:rsid w:val="00651053"/>
    <w:rsid w:val="0065399E"/>
    <w:rsid w:val="00654EB4"/>
    <w:rsid w:val="00655733"/>
    <w:rsid w:val="00655AAC"/>
    <w:rsid w:val="00655ACD"/>
    <w:rsid w:val="0065651C"/>
    <w:rsid w:val="00656A92"/>
    <w:rsid w:val="00656DDE"/>
    <w:rsid w:val="006576CA"/>
    <w:rsid w:val="0066011D"/>
    <w:rsid w:val="006607C0"/>
    <w:rsid w:val="00660A16"/>
    <w:rsid w:val="006613A6"/>
    <w:rsid w:val="00662051"/>
    <w:rsid w:val="0066256E"/>
    <w:rsid w:val="006627A2"/>
    <w:rsid w:val="006634E6"/>
    <w:rsid w:val="00663647"/>
    <w:rsid w:val="00663A78"/>
    <w:rsid w:val="006655EE"/>
    <w:rsid w:val="00665D97"/>
    <w:rsid w:val="00665FFC"/>
    <w:rsid w:val="0066661C"/>
    <w:rsid w:val="00666B33"/>
    <w:rsid w:val="00666D19"/>
    <w:rsid w:val="00667EE7"/>
    <w:rsid w:val="00670922"/>
    <w:rsid w:val="00670BE1"/>
    <w:rsid w:val="00671339"/>
    <w:rsid w:val="00671B77"/>
    <w:rsid w:val="0067218F"/>
    <w:rsid w:val="00672D95"/>
    <w:rsid w:val="006741F2"/>
    <w:rsid w:val="00674CC3"/>
    <w:rsid w:val="00675C72"/>
    <w:rsid w:val="006771F9"/>
    <w:rsid w:val="006776D7"/>
    <w:rsid w:val="006778AC"/>
    <w:rsid w:val="00680FE2"/>
    <w:rsid w:val="00681003"/>
    <w:rsid w:val="006817C9"/>
    <w:rsid w:val="00681F05"/>
    <w:rsid w:val="00683424"/>
    <w:rsid w:val="00683ECE"/>
    <w:rsid w:val="00685F68"/>
    <w:rsid w:val="006863C8"/>
    <w:rsid w:val="00686B2C"/>
    <w:rsid w:val="00687BA5"/>
    <w:rsid w:val="0069067C"/>
    <w:rsid w:val="0069160A"/>
    <w:rsid w:val="00691751"/>
    <w:rsid w:val="00695126"/>
    <w:rsid w:val="006951A6"/>
    <w:rsid w:val="00695FC2"/>
    <w:rsid w:val="00696949"/>
    <w:rsid w:val="00696DED"/>
    <w:rsid w:val="00697052"/>
    <w:rsid w:val="006A08BC"/>
    <w:rsid w:val="006A2028"/>
    <w:rsid w:val="006A2C2E"/>
    <w:rsid w:val="006A46FB"/>
    <w:rsid w:val="006A4DA7"/>
    <w:rsid w:val="006A52E9"/>
    <w:rsid w:val="006A59D8"/>
    <w:rsid w:val="006A5E28"/>
    <w:rsid w:val="006A6585"/>
    <w:rsid w:val="006A65F4"/>
    <w:rsid w:val="006A66D2"/>
    <w:rsid w:val="006A697B"/>
    <w:rsid w:val="006A6D27"/>
    <w:rsid w:val="006A73DB"/>
    <w:rsid w:val="006A79B7"/>
    <w:rsid w:val="006A7AFF"/>
    <w:rsid w:val="006A7CE6"/>
    <w:rsid w:val="006B1816"/>
    <w:rsid w:val="006B1E2A"/>
    <w:rsid w:val="006B2099"/>
    <w:rsid w:val="006B2DC1"/>
    <w:rsid w:val="006B305D"/>
    <w:rsid w:val="006B30FB"/>
    <w:rsid w:val="006B3C84"/>
    <w:rsid w:val="006B40B9"/>
    <w:rsid w:val="006B50CF"/>
    <w:rsid w:val="006B5317"/>
    <w:rsid w:val="006B717E"/>
    <w:rsid w:val="006B7B17"/>
    <w:rsid w:val="006B7C04"/>
    <w:rsid w:val="006C03B8"/>
    <w:rsid w:val="006C0F0E"/>
    <w:rsid w:val="006C1AE8"/>
    <w:rsid w:val="006C26EE"/>
    <w:rsid w:val="006C4EF3"/>
    <w:rsid w:val="006C5EC9"/>
    <w:rsid w:val="006C6059"/>
    <w:rsid w:val="006C6DC1"/>
    <w:rsid w:val="006C7522"/>
    <w:rsid w:val="006D0117"/>
    <w:rsid w:val="006D07BD"/>
    <w:rsid w:val="006D1F0A"/>
    <w:rsid w:val="006D204B"/>
    <w:rsid w:val="006D21ED"/>
    <w:rsid w:val="006D27AF"/>
    <w:rsid w:val="006D3809"/>
    <w:rsid w:val="006D38FC"/>
    <w:rsid w:val="006D401F"/>
    <w:rsid w:val="006D4FBF"/>
    <w:rsid w:val="006D554A"/>
    <w:rsid w:val="006D639D"/>
    <w:rsid w:val="006D63F0"/>
    <w:rsid w:val="006D6F08"/>
    <w:rsid w:val="006D71ED"/>
    <w:rsid w:val="006E062C"/>
    <w:rsid w:val="006E1511"/>
    <w:rsid w:val="006E1514"/>
    <w:rsid w:val="006E173C"/>
    <w:rsid w:val="006E18CD"/>
    <w:rsid w:val="006E2288"/>
    <w:rsid w:val="006E2416"/>
    <w:rsid w:val="006E28B7"/>
    <w:rsid w:val="006E28C1"/>
    <w:rsid w:val="006E3310"/>
    <w:rsid w:val="006E354A"/>
    <w:rsid w:val="006E4E39"/>
    <w:rsid w:val="006E5041"/>
    <w:rsid w:val="006E565E"/>
    <w:rsid w:val="006E5706"/>
    <w:rsid w:val="006E5A43"/>
    <w:rsid w:val="006E5C6A"/>
    <w:rsid w:val="006E673D"/>
    <w:rsid w:val="006E6F50"/>
    <w:rsid w:val="006E7549"/>
    <w:rsid w:val="006E76A3"/>
    <w:rsid w:val="006E7D3B"/>
    <w:rsid w:val="006F07D6"/>
    <w:rsid w:val="006F0C95"/>
    <w:rsid w:val="006F1B70"/>
    <w:rsid w:val="006F2499"/>
    <w:rsid w:val="006F341D"/>
    <w:rsid w:val="006F36DE"/>
    <w:rsid w:val="006F3CDE"/>
    <w:rsid w:val="006F4107"/>
    <w:rsid w:val="006F58D4"/>
    <w:rsid w:val="006F651E"/>
    <w:rsid w:val="006F7B2C"/>
    <w:rsid w:val="00700A8A"/>
    <w:rsid w:val="0070162B"/>
    <w:rsid w:val="00701DCE"/>
    <w:rsid w:val="0070255B"/>
    <w:rsid w:val="00702E34"/>
    <w:rsid w:val="0070346E"/>
    <w:rsid w:val="00703692"/>
    <w:rsid w:val="00703CF1"/>
    <w:rsid w:val="00704EDB"/>
    <w:rsid w:val="00705832"/>
    <w:rsid w:val="0070596D"/>
    <w:rsid w:val="00706101"/>
    <w:rsid w:val="00707072"/>
    <w:rsid w:val="00707D61"/>
    <w:rsid w:val="00710069"/>
    <w:rsid w:val="007106BB"/>
    <w:rsid w:val="00710781"/>
    <w:rsid w:val="00711A6B"/>
    <w:rsid w:val="00711B6A"/>
    <w:rsid w:val="00712287"/>
    <w:rsid w:val="00712716"/>
    <w:rsid w:val="00712772"/>
    <w:rsid w:val="00712F0C"/>
    <w:rsid w:val="007148D3"/>
    <w:rsid w:val="00714B0C"/>
    <w:rsid w:val="007153A5"/>
    <w:rsid w:val="00715B9A"/>
    <w:rsid w:val="00715C1B"/>
    <w:rsid w:val="00715DD7"/>
    <w:rsid w:val="00716B96"/>
    <w:rsid w:val="00717599"/>
    <w:rsid w:val="00717834"/>
    <w:rsid w:val="00717E83"/>
    <w:rsid w:val="00717FAA"/>
    <w:rsid w:val="00720764"/>
    <w:rsid w:val="007226C6"/>
    <w:rsid w:val="007227B2"/>
    <w:rsid w:val="00724CFB"/>
    <w:rsid w:val="0072663A"/>
    <w:rsid w:val="00726EA6"/>
    <w:rsid w:val="00727208"/>
    <w:rsid w:val="00727680"/>
    <w:rsid w:val="0073185D"/>
    <w:rsid w:val="007320B8"/>
    <w:rsid w:val="00733064"/>
    <w:rsid w:val="00733C4C"/>
    <w:rsid w:val="007348B1"/>
    <w:rsid w:val="00734AAF"/>
    <w:rsid w:val="00734CB5"/>
    <w:rsid w:val="007362A6"/>
    <w:rsid w:val="00736D7D"/>
    <w:rsid w:val="00736FE0"/>
    <w:rsid w:val="00737F09"/>
    <w:rsid w:val="00737FB0"/>
    <w:rsid w:val="00740E58"/>
    <w:rsid w:val="0074138A"/>
    <w:rsid w:val="007413D1"/>
    <w:rsid w:val="00741946"/>
    <w:rsid w:val="00742081"/>
    <w:rsid w:val="00742802"/>
    <w:rsid w:val="0074315E"/>
    <w:rsid w:val="007436AC"/>
    <w:rsid w:val="00743FB7"/>
    <w:rsid w:val="0074459E"/>
    <w:rsid w:val="007445A0"/>
    <w:rsid w:val="0074524B"/>
    <w:rsid w:val="007463C6"/>
    <w:rsid w:val="00746EAC"/>
    <w:rsid w:val="00747D8B"/>
    <w:rsid w:val="00750E12"/>
    <w:rsid w:val="00751228"/>
    <w:rsid w:val="00751497"/>
    <w:rsid w:val="007521C1"/>
    <w:rsid w:val="00752FB3"/>
    <w:rsid w:val="0075331F"/>
    <w:rsid w:val="00753486"/>
    <w:rsid w:val="00754114"/>
    <w:rsid w:val="007543BC"/>
    <w:rsid w:val="007550B2"/>
    <w:rsid w:val="007571E1"/>
    <w:rsid w:val="007573DE"/>
    <w:rsid w:val="00757707"/>
    <w:rsid w:val="007604B2"/>
    <w:rsid w:val="00760B4A"/>
    <w:rsid w:val="0076150A"/>
    <w:rsid w:val="00761B49"/>
    <w:rsid w:val="0076239B"/>
    <w:rsid w:val="0076299E"/>
    <w:rsid w:val="00763983"/>
    <w:rsid w:val="00763E08"/>
    <w:rsid w:val="00764180"/>
    <w:rsid w:val="007648E8"/>
    <w:rsid w:val="00765281"/>
    <w:rsid w:val="0076612B"/>
    <w:rsid w:val="00766286"/>
    <w:rsid w:val="007666E8"/>
    <w:rsid w:val="00766BAD"/>
    <w:rsid w:val="00766CF7"/>
    <w:rsid w:val="007679AE"/>
    <w:rsid w:val="00767D83"/>
    <w:rsid w:val="007707E7"/>
    <w:rsid w:val="00772B23"/>
    <w:rsid w:val="00773464"/>
    <w:rsid w:val="0077381A"/>
    <w:rsid w:val="00773F3C"/>
    <w:rsid w:val="007748FC"/>
    <w:rsid w:val="00774D29"/>
    <w:rsid w:val="00774D3A"/>
    <w:rsid w:val="007755F2"/>
    <w:rsid w:val="007764C2"/>
    <w:rsid w:val="00776705"/>
    <w:rsid w:val="00776971"/>
    <w:rsid w:val="00776AA2"/>
    <w:rsid w:val="00776EE9"/>
    <w:rsid w:val="00777255"/>
    <w:rsid w:val="007775CC"/>
    <w:rsid w:val="00777D37"/>
    <w:rsid w:val="00777F7A"/>
    <w:rsid w:val="0078111D"/>
    <w:rsid w:val="0078177E"/>
    <w:rsid w:val="00783001"/>
    <w:rsid w:val="0078304C"/>
    <w:rsid w:val="00783673"/>
    <w:rsid w:val="00785490"/>
    <w:rsid w:val="00786A31"/>
    <w:rsid w:val="00786A69"/>
    <w:rsid w:val="00787CF1"/>
    <w:rsid w:val="00790B99"/>
    <w:rsid w:val="00790CD0"/>
    <w:rsid w:val="0079178C"/>
    <w:rsid w:val="0079190A"/>
    <w:rsid w:val="00791BBB"/>
    <w:rsid w:val="007925EA"/>
    <w:rsid w:val="00792A8F"/>
    <w:rsid w:val="00793977"/>
    <w:rsid w:val="00793CD8"/>
    <w:rsid w:val="0079428B"/>
    <w:rsid w:val="00795C92"/>
    <w:rsid w:val="00796231"/>
    <w:rsid w:val="00796317"/>
    <w:rsid w:val="00796573"/>
    <w:rsid w:val="00796B93"/>
    <w:rsid w:val="00796CA9"/>
    <w:rsid w:val="00797432"/>
    <w:rsid w:val="007A1CB3"/>
    <w:rsid w:val="007A306F"/>
    <w:rsid w:val="007A321A"/>
    <w:rsid w:val="007A3355"/>
    <w:rsid w:val="007A43A6"/>
    <w:rsid w:val="007A4693"/>
    <w:rsid w:val="007A4A93"/>
    <w:rsid w:val="007A58A6"/>
    <w:rsid w:val="007A5B38"/>
    <w:rsid w:val="007A6180"/>
    <w:rsid w:val="007A6A52"/>
    <w:rsid w:val="007B1343"/>
    <w:rsid w:val="007B1A8E"/>
    <w:rsid w:val="007B3014"/>
    <w:rsid w:val="007B33DA"/>
    <w:rsid w:val="007B3D2D"/>
    <w:rsid w:val="007B42E6"/>
    <w:rsid w:val="007B50AE"/>
    <w:rsid w:val="007B51DF"/>
    <w:rsid w:val="007B65CE"/>
    <w:rsid w:val="007B6D86"/>
    <w:rsid w:val="007B7374"/>
    <w:rsid w:val="007B73F0"/>
    <w:rsid w:val="007B774B"/>
    <w:rsid w:val="007B7D25"/>
    <w:rsid w:val="007B7EC6"/>
    <w:rsid w:val="007C031E"/>
    <w:rsid w:val="007C05DD"/>
    <w:rsid w:val="007C0CC6"/>
    <w:rsid w:val="007C0D39"/>
    <w:rsid w:val="007C3D18"/>
    <w:rsid w:val="007C4317"/>
    <w:rsid w:val="007C47AB"/>
    <w:rsid w:val="007C60BF"/>
    <w:rsid w:val="007C6A07"/>
    <w:rsid w:val="007C75A1"/>
    <w:rsid w:val="007C771D"/>
    <w:rsid w:val="007C77A5"/>
    <w:rsid w:val="007D04E5"/>
    <w:rsid w:val="007D09D8"/>
    <w:rsid w:val="007D1AFC"/>
    <w:rsid w:val="007D4290"/>
    <w:rsid w:val="007D5901"/>
    <w:rsid w:val="007D6813"/>
    <w:rsid w:val="007D6B14"/>
    <w:rsid w:val="007D6B5B"/>
    <w:rsid w:val="007D7163"/>
    <w:rsid w:val="007D7526"/>
    <w:rsid w:val="007D7BC4"/>
    <w:rsid w:val="007E0479"/>
    <w:rsid w:val="007E196F"/>
    <w:rsid w:val="007E3179"/>
    <w:rsid w:val="007E4610"/>
    <w:rsid w:val="007E4715"/>
    <w:rsid w:val="007E4B43"/>
    <w:rsid w:val="007E505B"/>
    <w:rsid w:val="007E567A"/>
    <w:rsid w:val="007E6C01"/>
    <w:rsid w:val="007E7091"/>
    <w:rsid w:val="007E7ECB"/>
    <w:rsid w:val="007F0677"/>
    <w:rsid w:val="007F072E"/>
    <w:rsid w:val="007F0A9C"/>
    <w:rsid w:val="007F13C4"/>
    <w:rsid w:val="007F2854"/>
    <w:rsid w:val="007F285D"/>
    <w:rsid w:val="007F3E43"/>
    <w:rsid w:val="007F54BC"/>
    <w:rsid w:val="007F6A23"/>
    <w:rsid w:val="007F6E2B"/>
    <w:rsid w:val="007F75D5"/>
    <w:rsid w:val="00801F6F"/>
    <w:rsid w:val="00802DB4"/>
    <w:rsid w:val="00803122"/>
    <w:rsid w:val="008035D0"/>
    <w:rsid w:val="00803C09"/>
    <w:rsid w:val="00803FAE"/>
    <w:rsid w:val="00804460"/>
    <w:rsid w:val="00805150"/>
    <w:rsid w:val="008052A1"/>
    <w:rsid w:val="008054E8"/>
    <w:rsid w:val="00805AB5"/>
    <w:rsid w:val="0080605F"/>
    <w:rsid w:val="008063CC"/>
    <w:rsid w:val="00806EE7"/>
    <w:rsid w:val="0080717D"/>
    <w:rsid w:val="00807786"/>
    <w:rsid w:val="008079B6"/>
    <w:rsid w:val="008103F6"/>
    <w:rsid w:val="00810851"/>
    <w:rsid w:val="00810A3F"/>
    <w:rsid w:val="008112E8"/>
    <w:rsid w:val="00811B55"/>
    <w:rsid w:val="00811BBF"/>
    <w:rsid w:val="00811FCB"/>
    <w:rsid w:val="008122CE"/>
    <w:rsid w:val="00812372"/>
    <w:rsid w:val="00813ECF"/>
    <w:rsid w:val="00814DF6"/>
    <w:rsid w:val="00815879"/>
    <w:rsid w:val="008158D6"/>
    <w:rsid w:val="0081655B"/>
    <w:rsid w:val="00817196"/>
    <w:rsid w:val="008209FB"/>
    <w:rsid w:val="00822C78"/>
    <w:rsid w:val="008234DE"/>
    <w:rsid w:val="008235DB"/>
    <w:rsid w:val="00823FDA"/>
    <w:rsid w:val="00824AB4"/>
    <w:rsid w:val="00824B3E"/>
    <w:rsid w:val="00825C42"/>
    <w:rsid w:val="00825D25"/>
    <w:rsid w:val="00826822"/>
    <w:rsid w:val="00827D6F"/>
    <w:rsid w:val="00830EF3"/>
    <w:rsid w:val="008315E5"/>
    <w:rsid w:val="008321B2"/>
    <w:rsid w:val="008338B8"/>
    <w:rsid w:val="00834594"/>
    <w:rsid w:val="00834689"/>
    <w:rsid w:val="00835144"/>
    <w:rsid w:val="0083611C"/>
    <w:rsid w:val="008370EA"/>
    <w:rsid w:val="008376AC"/>
    <w:rsid w:val="008403CE"/>
    <w:rsid w:val="00841803"/>
    <w:rsid w:val="00842EA5"/>
    <w:rsid w:val="008431F0"/>
    <w:rsid w:val="00843BE1"/>
    <w:rsid w:val="00843EA3"/>
    <w:rsid w:val="0084427E"/>
    <w:rsid w:val="008444E8"/>
    <w:rsid w:val="00844E80"/>
    <w:rsid w:val="00846FE7"/>
    <w:rsid w:val="00847AD7"/>
    <w:rsid w:val="00850702"/>
    <w:rsid w:val="0085089E"/>
    <w:rsid w:val="00850D54"/>
    <w:rsid w:val="008516B4"/>
    <w:rsid w:val="00852BBD"/>
    <w:rsid w:val="00854E76"/>
    <w:rsid w:val="00856911"/>
    <w:rsid w:val="00856AAA"/>
    <w:rsid w:val="00856E89"/>
    <w:rsid w:val="00857460"/>
    <w:rsid w:val="00862B39"/>
    <w:rsid w:val="008641C6"/>
    <w:rsid w:val="00865005"/>
    <w:rsid w:val="0086536B"/>
    <w:rsid w:val="00865E18"/>
    <w:rsid w:val="00866999"/>
    <w:rsid w:val="00866BC0"/>
    <w:rsid w:val="008677FD"/>
    <w:rsid w:val="00867FB1"/>
    <w:rsid w:val="008706D4"/>
    <w:rsid w:val="00870833"/>
    <w:rsid w:val="00870918"/>
    <w:rsid w:val="00870DCD"/>
    <w:rsid w:val="00870DE1"/>
    <w:rsid w:val="00870F8A"/>
    <w:rsid w:val="008719A4"/>
    <w:rsid w:val="00871D23"/>
    <w:rsid w:val="0087268C"/>
    <w:rsid w:val="00874312"/>
    <w:rsid w:val="0087437C"/>
    <w:rsid w:val="0087501D"/>
    <w:rsid w:val="00875394"/>
    <w:rsid w:val="008758A4"/>
    <w:rsid w:val="00875CD7"/>
    <w:rsid w:val="0087641E"/>
    <w:rsid w:val="00876B4D"/>
    <w:rsid w:val="00876F50"/>
    <w:rsid w:val="00877F18"/>
    <w:rsid w:val="00877F78"/>
    <w:rsid w:val="00880B91"/>
    <w:rsid w:val="008859E6"/>
    <w:rsid w:val="00886339"/>
    <w:rsid w:val="008874AD"/>
    <w:rsid w:val="008917B3"/>
    <w:rsid w:val="00891CCB"/>
    <w:rsid w:val="00891D41"/>
    <w:rsid w:val="00892536"/>
    <w:rsid w:val="00893245"/>
    <w:rsid w:val="00893DFA"/>
    <w:rsid w:val="0089445F"/>
    <w:rsid w:val="00894A88"/>
    <w:rsid w:val="00895386"/>
    <w:rsid w:val="00896940"/>
    <w:rsid w:val="008970BE"/>
    <w:rsid w:val="008A0D29"/>
    <w:rsid w:val="008A16E5"/>
    <w:rsid w:val="008A1D9D"/>
    <w:rsid w:val="008A21FF"/>
    <w:rsid w:val="008A29AB"/>
    <w:rsid w:val="008A2CE2"/>
    <w:rsid w:val="008A30AC"/>
    <w:rsid w:val="008A4193"/>
    <w:rsid w:val="008A44B8"/>
    <w:rsid w:val="008A51A8"/>
    <w:rsid w:val="008A54C7"/>
    <w:rsid w:val="008A5DF5"/>
    <w:rsid w:val="008A609B"/>
    <w:rsid w:val="008A696E"/>
    <w:rsid w:val="008A7077"/>
    <w:rsid w:val="008A77D8"/>
    <w:rsid w:val="008B0483"/>
    <w:rsid w:val="008B120C"/>
    <w:rsid w:val="008B22B7"/>
    <w:rsid w:val="008B3400"/>
    <w:rsid w:val="008B3A65"/>
    <w:rsid w:val="008B40CF"/>
    <w:rsid w:val="008B4AE9"/>
    <w:rsid w:val="008B51A0"/>
    <w:rsid w:val="008B5268"/>
    <w:rsid w:val="008B592A"/>
    <w:rsid w:val="008B770C"/>
    <w:rsid w:val="008B7B5C"/>
    <w:rsid w:val="008C087A"/>
    <w:rsid w:val="008C0AD7"/>
    <w:rsid w:val="008C0C99"/>
    <w:rsid w:val="008C0CB0"/>
    <w:rsid w:val="008C2017"/>
    <w:rsid w:val="008C2913"/>
    <w:rsid w:val="008C3EB0"/>
    <w:rsid w:val="008C4958"/>
    <w:rsid w:val="008C4BAA"/>
    <w:rsid w:val="008C5641"/>
    <w:rsid w:val="008C5BF8"/>
    <w:rsid w:val="008C6466"/>
    <w:rsid w:val="008C664D"/>
    <w:rsid w:val="008C6AE8"/>
    <w:rsid w:val="008C7213"/>
    <w:rsid w:val="008C7573"/>
    <w:rsid w:val="008C797C"/>
    <w:rsid w:val="008D0A2F"/>
    <w:rsid w:val="008D0B00"/>
    <w:rsid w:val="008D0DDB"/>
    <w:rsid w:val="008D0E6C"/>
    <w:rsid w:val="008D10E2"/>
    <w:rsid w:val="008D2BA4"/>
    <w:rsid w:val="008D34F1"/>
    <w:rsid w:val="008D39D8"/>
    <w:rsid w:val="008D412E"/>
    <w:rsid w:val="008D4254"/>
    <w:rsid w:val="008D543D"/>
    <w:rsid w:val="008D6D1A"/>
    <w:rsid w:val="008D73EC"/>
    <w:rsid w:val="008D7CBC"/>
    <w:rsid w:val="008E065E"/>
    <w:rsid w:val="008E0927"/>
    <w:rsid w:val="008E09D0"/>
    <w:rsid w:val="008E0CF8"/>
    <w:rsid w:val="008E1909"/>
    <w:rsid w:val="008E2A3E"/>
    <w:rsid w:val="008E38BC"/>
    <w:rsid w:val="008E42EB"/>
    <w:rsid w:val="008E4623"/>
    <w:rsid w:val="008E4908"/>
    <w:rsid w:val="008E561E"/>
    <w:rsid w:val="008E65AE"/>
    <w:rsid w:val="008E6A0E"/>
    <w:rsid w:val="008E72EF"/>
    <w:rsid w:val="008E7345"/>
    <w:rsid w:val="008F026D"/>
    <w:rsid w:val="008F0EA2"/>
    <w:rsid w:val="008F198C"/>
    <w:rsid w:val="008F1EAB"/>
    <w:rsid w:val="008F234C"/>
    <w:rsid w:val="008F2A64"/>
    <w:rsid w:val="008F33DC"/>
    <w:rsid w:val="008F3471"/>
    <w:rsid w:val="008F3A73"/>
    <w:rsid w:val="008F477F"/>
    <w:rsid w:val="008F58CA"/>
    <w:rsid w:val="008F68E1"/>
    <w:rsid w:val="008F733B"/>
    <w:rsid w:val="008F7E1E"/>
    <w:rsid w:val="00900646"/>
    <w:rsid w:val="00901115"/>
    <w:rsid w:val="009014D0"/>
    <w:rsid w:val="00902350"/>
    <w:rsid w:val="0090336B"/>
    <w:rsid w:val="00903928"/>
    <w:rsid w:val="00904CFD"/>
    <w:rsid w:val="009053AA"/>
    <w:rsid w:val="00905480"/>
    <w:rsid w:val="00905A2A"/>
    <w:rsid w:val="0090621A"/>
    <w:rsid w:val="00906939"/>
    <w:rsid w:val="009106D0"/>
    <w:rsid w:val="00910B7D"/>
    <w:rsid w:val="0091165B"/>
    <w:rsid w:val="00911DFB"/>
    <w:rsid w:val="00913329"/>
    <w:rsid w:val="00913680"/>
    <w:rsid w:val="009139D9"/>
    <w:rsid w:val="00913D57"/>
    <w:rsid w:val="00913E19"/>
    <w:rsid w:val="00913F0C"/>
    <w:rsid w:val="009148E6"/>
    <w:rsid w:val="00914AD8"/>
    <w:rsid w:val="00915D87"/>
    <w:rsid w:val="00916079"/>
    <w:rsid w:val="00916118"/>
    <w:rsid w:val="00917CE9"/>
    <w:rsid w:val="009208D7"/>
    <w:rsid w:val="00920BF2"/>
    <w:rsid w:val="00921B8B"/>
    <w:rsid w:val="00921CB0"/>
    <w:rsid w:val="00922010"/>
    <w:rsid w:val="00922605"/>
    <w:rsid w:val="00923793"/>
    <w:rsid w:val="00923D9F"/>
    <w:rsid w:val="0092452F"/>
    <w:rsid w:val="009246C5"/>
    <w:rsid w:val="00924DC4"/>
    <w:rsid w:val="00930CC5"/>
    <w:rsid w:val="00931BD9"/>
    <w:rsid w:val="00931E21"/>
    <w:rsid w:val="00933CD3"/>
    <w:rsid w:val="00934730"/>
    <w:rsid w:val="00934838"/>
    <w:rsid w:val="009352C2"/>
    <w:rsid w:val="00935739"/>
    <w:rsid w:val="00935D8C"/>
    <w:rsid w:val="009368F3"/>
    <w:rsid w:val="00936C4A"/>
    <w:rsid w:val="00936EEB"/>
    <w:rsid w:val="00940AFF"/>
    <w:rsid w:val="00941636"/>
    <w:rsid w:val="00942F42"/>
    <w:rsid w:val="009431A5"/>
    <w:rsid w:val="0094364B"/>
    <w:rsid w:val="00943742"/>
    <w:rsid w:val="00944290"/>
    <w:rsid w:val="00944562"/>
    <w:rsid w:val="00945C05"/>
    <w:rsid w:val="00945DBB"/>
    <w:rsid w:val="00946945"/>
    <w:rsid w:val="00946984"/>
    <w:rsid w:val="00946E24"/>
    <w:rsid w:val="00947713"/>
    <w:rsid w:val="00947990"/>
    <w:rsid w:val="009479AA"/>
    <w:rsid w:val="00947DDD"/>
    <w:rsid w:val="00950953"/>
    <w:rsid w:val="00950DE7"/>
    <w:rsid w:val="009511F1"/>
    <w:rsid w:val="00952528"/>
    <w:rsid w:val="00952A24"/>
    <w:rsid w:val="00953920"/>
    <w:rsid w:val="00953D47"/>
    <w:rsid w:val="0095532E"/>
    <w:rsid w:val="0095546B"/>
    <w:rsid w:val="00955A72"/>
    <w:rsid w:val="00955DDD"/>
    <w:rsid w:val="0095681E"/>
    <w:rsid w:val="009572D4"/>
    <w:rsid w:val="00960FE3"/>
    <w:rsid w:val="00961091"/>
    <w:rsid w:val="00961921"/>
    <w:rsid w:val="00962B82"/>
    <w:rsid w:val="0096430A"/>
    <w:rsid w:val="009644FF"/>
    <w:rsid w:val="009647C7"/>
    <w:rsid w:val="00964FB6"/>
    <w:rsid w:val="00965176"/>
    <w:rsid w:val="0096554B"/>
    <w:rsid w:val="0096584A"/>
    <w:rsid w:val="00966833"/>
    <w:rsid w:val="00967713"/>
    <w:rsid w:val="009700F2"/>
    <w:rsid w:val="00971F08"/>
    <w:rsid w:val="0097311C"/>
    <w:rsid w:val="00973C34"/>
    <w:rsid w:val="0097493A"/>
    <w:rsid w:val="00974C9A"/>
    <w:rsid w:val="00974DB1"/>
    <w:rsid w:val="00975F5D"/>
    <w:rsid w:val="0097603D"/>
    <w:rsid w:val="00976406"/>
    <w:rsid w:val="00976949"/>
    <w:rsid w:val="009770F2"/>
    <w:rsid w:val="00980092"/>
    <w:rsid w:val="00980321"/>
    <w:rsid w:val="00980477"/>
    <w:rsid w:val="009815E8"/>
    <w:rsid w:val="00982379"/>
    <w:rsid w:val="00982946"/>
    <w:rsid w:val="00982BBC"/>
    <w:rsid w:val="009839A9"/>
    <w:rsid w:val="00985253"/>
    <w:rsid w:val="009853B3"/>
    <w:rsid w:val="009853CE"/>
    <w:rsid w:val="00985BFD"/>
    <w:rsid w:val="00987A9D"/>
    <w:rsid w:val="00987A9E"/>
    <w:rsid w:val="00990630"/>
    <w:rsid w:val="00990E55"/>
    <w:rsid w:val="00990F81"/>
    <w:rsid w:val="00991761"/>
    <w:rsid w:val="00991E2E"/>
    <w:rsid w:val="00993EE0"/>
    <w:rsid w:val="00994DCA"/>
    <w:rsid w:val="009960EC"/>
    <w:rsid w:val="009970DD"/>
    <w:rsid w:val="00997CB2"/>
    <w:rsid w:val="009A009F"/>
    <w:rsid w:val="009A0A2D"/>
    <w:rsid w:val="009A0B65"/>
    <w:rsid w:val="009A0FBA"/>
    <w:rsid w:val="009A1601"/>
    <w:rsid w:val="009A18A7"/>
    <w:rsid w:val="009A3A5C"/>
    <w:rsid w:val="009A3CCD"/>
    <w:rsid w:val="009A4210"/>
    <w:rsid w:val="009A462D"/>
    <w:rsid w:val="009A4DDD"/>
    <w:rsid w:val="009A5CBA"/>
    <w:rsid w:val="009A7113"/>
    <w:rsid w:val="009A7E55"/>
    <w:rsid w:val="009B1F30"/>
    <w:rsid w:val="009B200F"/>
    <w:rsid w:val="009B2162"/>
    <w:rsid w:val="009B2CBC"/>
    <w:rsid w:val="009B339F"/>
    <w:rsid w:val="009B3AC2"/>
    <w:rsid w:val="009B41EE"/>
    <w:rsid w:val="009B4DF4"/>
    <w:rsid w:val="009B564E"/>
    <w:rsid w:val="009B5DD3"/>
    <w:rsid w:val="009B5FF0"/>
    <w:rsid w:val="009B6325"/>
    <w:rsid w:val="009B7744"/>
    <w:rsid w:val="009B7E87"/>
    <w:rsid w:val="009C0424"/>
    <w:rsid w:val="009C21AC"/>
    <w:rsid w:val="009C2CD4"/>
    <w:rsid w:val="009C403E"/>
    <w:rsid w:val="009C409A"/>
    <w:rsid w:val="009C6832"/>
    <w:rsid w:val="009D004D"/>
    <w:rsid w:val="009D07D5"/>
    <w:rsid w:val="009D16CF"/>
    <w:rsid w:val="009D1F11"/>
    <w:rsid w:val="009D3180"/>
    <w:rsid w:val="009D3B4B"/>
    <w:rsid w:val="009D4178"/>
    <w:rsid w:val="009D45DF"/>
    <w:rsid w:val="009D4FF0"/>
    <w:rsid w:val="009D5F53"/>
    <w:rsid w:val="009D703C"/>
    <w:rsid w:val="009D718F"/>
    <w:rsid w:val="009E00AB"/>
    <w:rsid w:val="009E068F"/>
    <w:rsid w:val="009E14E0"/>
    <w:rsid w:val="009E1A93"/>
    <w:rsid w:val="009E1AB7"/>
    <w:rsid w:val="009E2B48"/>
    <w:rsid w:val="009E32D2"/>
    <w:rsid w:val="009E35DB"/>
    <w:rsid w:val="009E47A3"/>
    <w:rsid w:val="009E581A"/>
    <w:rsid w:val="009E5E2B"/>
    <w:rsid w:val="009E60D8"/>
    <w:rsid w:val="009F0157"/>
    <w:rsid w:val="009F08F3"/>
    <w:rsid w:val="009F0C99"/>
    <w:rsid w:val="009F1342"/>
    <w:rsid w:val="009F1E46"/>
    <w:rsid w:val="009F2D96"/>
    <w:rsid w:val="009F344F"/>
    <w:rsid w:val="009F3D66"/>
    <w:rsid w:val="009F45F8"/>
    <w:rsid w:val="009F549A"/>
    <w:rsid w:val="009F7C9B"/>
    <w:rsid w:val="009F7D1D"/>
    <w:rsid w:val="00A0105A"/>
    <w:rsid w:val="00A01834"/>
    <w:rsid w:val="00A01C14"/>
    <w:rsid w:val="00A026C2"/>
    <w:rsid w:val="00A031D8"/>
    <w:rsid w:val="00A040DB"/>
    <w:rsid w:val="00A041FE"/>
    <w:rsid w:val="00A048A8"/>
    <w:rsid w:val="00A04A03"/>
    <w:rsid w:val="00A04F49"/>
    <w:rsid w:val="00A0512B"/>
    <w:rsid w:val="00A05A89"/>
    <w:rsid w:val="00A05ECA"/>
    <w:rsid w:val="00A10E3A"/>
    <w:rsid w:val="00A125D4"/>
    <w:rsid w:val="00A126EE"/>
    <w:rsid w:val="00A1344C"/>
    <w:rsid w:val="00A13E54"/>
    <w:rsid w:val="00A140AD"/>
    <w:rsid w:val="00A14780"/>
    <w:rsid w:val="00A153D5"/>
    <w:rsid w:val="00A15471"/>
    <w:rsid w:val="00A155DA"/>
    <w:rsid w:val="00A15745"/>
    <w:rsid w:val="00A15793"/>
    <w:rsid w:val="00A16C19"/>
    <w:rsid w:val="00A16C61"/>
    <w:rsid w:val="00A16CFD"/>
    <w:rsid w:val="00A16FA2"/>
    <w:rsid w:val="00A17A20"/>
    <w:rsid w:val="00A17B51"/>
    <w:rsid w:val="00A17F63"/>
    <w:rsid w:val="00A2193B"/>
    <w:rsid w:val="00A2275C"/>
    <w:rsid w:val="00A2351A"/>
    <w:rsid w:val="00A257CB"/>
    <w:rsid w:val="00A264A9"/>
    <w:rsid w:val="00A269E0"/>
    <w:rsid w:val="00A27785"/>
    <w:rsid w:val="00A278A1"/>
    <w:rsid w:val="00A30187"/>
    <w:rsid w:val="00A3045A"/>
    <w:rsid w:val="00A308EE"/>
    <w:rsid w:val="00A30B29"/>
    <w:rsid w:val="00A313CE"/>
    <w:rsid w:val="00A31A6B"/>
    <w:rsid w:val="00A31C7E"/>
    <w:rsid w:val="00A33BAA"/>
    <w:rsid w:val="00A3448A"/>
    <w:rsid w:val="00A35F16"/>
    <w:rsid w:val="00A36297"/>
    <w:rsid w:val="00A36782"/>
    <w:rsid w:val="00A375CA"/>
    <w:rsid w:val="00A404E5"/>
    <w:rsid w:val="00A417AD"/>
    <w:rsid w:val="00A41E2B"/>
    <w:rsid w:val="00A43B9B"/>
    <w:rsid w:val="00A4597C"/>
    <w:rsid w:val="00A45B74"/>
    <w:rsid w:val="00A45DE8"/>
    <w:rsid w:val="00A46CBD"/>
    <w:rsid w:val="00A4713F"/>
    <w:rsid w:val="00A47318"/>
    <w:rsid w:val="00A47DDB"/>
    <w:rsid w:val="00A50D5F"/>
    <w:rsid w:val="00A52E1D"/>
    <w:rsid w:val="00A54F53"/>
    <w:rsid w:val="00A55B8E"/>
    <w:rsid w:val="00A566D4"/>
    <w:rsid w:val="00A57667"/>
    <w:rsid w:val="00A60BCB"/>
    <w:rsid w:val="00A61499"/>
    <w:rsid w:val="00A62A77"/>
    <w:rsid w:val="00A6337B"/>
    <w:rsid w:val="00A63483"/>
    <w:rsid w:val="00A642E7"/>
    <w:rsid w:val="00A648D4"/>
    <w:rsid w:val="00A657D7"/>
    <w:rsid w:val="00A65A2B"/>
    <w:rsid w:val="00A660AC"/>
    <w:rsid w:val="00A6764A"/>
    <w:rsid w:val="00A67E6C"/>
    <w:rsid w:val="00A70360"/>
    <w:rsid w:val="00A71B99"/>
    <w:rsid w:val="00A71C6E"/>
    <w:rsid w:val="00A73932"/>
    <w:rsid w:val="00A739D0"/>
    <w:rsid w:val="00A73EDE"/>
    <w:rsid w:val="00A7402E"/>
    <w:rsid w:val="00A760E9"/>
    <w:rsid w:val="00A761D4"/>
    <w:rsid w:val="00A77EC4"/>
    <w:rsid w:val="00A81DB5"/>
    <w:rsid w:val="00A81FC1"/>
    <w:rsid w:val="00A82C89"/>
    <w:rsid w:val="00A85C6C"/>
    <w:rsid w:val="00A85EF6"/>
    <w:rsid w:val="00A92879"/>
    <w:rsid w:val="00A92FD5"/>
    <w:rsid w:val="00A93AE5"/>
    <w:rsid w:val="00A9433C"/>
    <w:rsid w:val="00A9442A"/>
    <w:rsid w:val="00A94F4B"/>
    <w:rsid w:val="00A95D94"/>
    <w:rsid w:val="00AA016F"/>
    <w:rsid w:val="00AA0313"/>
    <w:rsid w:val="00AA158C"/>
    <w:rsid w:val="00AA1ED6"/>
    <w:rsid w:val="00AA2151"/>
    <w:rsid w:val="00AA2A52"/>
    <w:rsid w:val="00AA3F75"/>
    <w:rsid w:val="00AA51D6"/>
    <w:rsid w:val="00AA62C4"/>
    <w:rsid w:val="00AB00BA"/>
    <w:rsid w:val="00AB0392"/>
    <w:rsid w:val="00AB0BC8"/>
    <w:rsid w:val="00AB11CA"/>
    <w:rsid w:val="00AB14D9"/>
    <w:rsid w:val="00AB2C62"/>
    <w:rsid w:val="00AB2DFF"/>
    <w:rsid w:val="00AB4AB8"/>
    <w:rsid w:val="00AB655E"/>
    <w:rsid w:val="00AB6A4A"/>
    <w:rsid w:val="00AB7255"/>
    <w:rsid w:val="00AB75E6"/>
    <w:rsid w:val="00AB7DDF"/>
    <w:rsid w:val="00AC007F"/>
    <w:rsid w:val="00AC0718"/>
    <w:rsid w:val="00AC0EAA"/>
    <w:rsid w:val="00AC2473"/>
    <w:rsid w:val="00AC2613"/>
    <w:rsid w:val="00AC2ECD"/>
    <w:rsid w:val="00AC2F7D"/>
    <w:rsid w:val="00AC3119"/>
    <w:rsid w:val="00AC4658"/>
    <w:rsid w:val="00AC465B"/>
    <w:rsid w:val="00AC49FB"/>
    <w:rsid w:val="00AC4B07"/>
    <w:rsid w:val="00AC4F6F"/>
    <w:rsid w:val="00AC5439"/>
    <w:rsid w:val="00AC5A10"/>
    <w:rsid w:val="00AC7789"/>
    <w:rsid w:val="00AC7F79"/>
    <w:rsid w:val="00AD0AA3"/>
    <w:rsid w:val="00AD0D33"/>
    <w:rsid w:val="00AD3A6D"/>
    <w:rsid w:val="00AD3F94"/>
    <w:rsid w:val="00AD456F"/>
    <w:rsid w:val="00AD45AE"/>
    <w:rsid w:val="00AD4A5A"/>
    <w:rsid w:val="00AD5B85"/>
    <w:rsid w:val="00AE05B0"/>
    <w:rsid w:val="00AE0DC8"/>
    <w:rsid w:val="00AE124B"/>
    <w:rsid w:val="00AE1303"/>
    <w:rsid w:val="00AE22D5"/>
    <w:rsid w:val="00AE27AC"/>
    <w:rsid w:val="00AE2871"/>
    <w:rsid w:val="00AE2FEB"/>
    <w:rsid w:val="00AE40E0"/>
    <w:rsid w:val="00AE4DBA"/>
    <w:rsid w:val="00AE4F07"/>
    <w:rsid w:val="00AE5B8D"/>
    <w:rsid w:val="00AE6B3A"/>
    <w:rsid w:val="00AE70A8"/>
    <w:rsid w:val="00AE7823"/>
    <w:rsid w:val="00AF0198"/>
    <w:rsid w:val="00AF08FB"/>
    <w:rsid w:val="00AF1C2D"/>
    <w:rsid w:val="00AF1C5D"/>
    <w:rsid w:val="00AF28C7"/>
    <w:rsid w:val="00AF3F43"/>
    <w:rsid w:val="00AF42D7"/>
    <w:rsid w:val="00AF4564"/>
    <w:rsid w:val="00B006FE"/>
    <w:rsid w:val="00B007CB"/>
    <w:rsid w:val="00B01032"/>
    <w:rsid w:val="00B019B2"/>
    <w:rsid w:val="00B01EA9"/>
    <w:rsid w:val="00B02AA9"/>
    <w:rsid w:val="00B02FA3"/>
    <w:rsid w:val="00B03374"/>
    <w:rsid w:val="00B05084"/>
    <w:rsid w:val="00B056E9"/>
    <w:rsid w:val="00B06BBC"/>
    <w:rsid w:val="00B06C94"/>
    <w:rsid w:val="00B1138C"/>
    <w:rsid w:val="00B1174B"/>
    <w:rsid w:val="00B13F82"/>
    <w:rsid w:val="00B148B7"/>
    <w:rsid w:val="00B157F9"/>
    <w:rsid w:val="00B15F72"/>
    <w:rsid w:val="00B16192"/>
    <w:rsid w:val="00B169DE"/>
    <w:rsid w:val="00B16AC4"/>
    <w:rsid w:val="00B20256"/>
    <w:rsid w:val="00B205BF"/>
    <w:rsid w:val="00B20D09"/>
    <w:rsid w:val="00B21953"/>
    <w:rsid w:val="00B21CED"/>
    <w:rsid w:val="00B22841"/>
    <w:rsid w:val="00B22D53"/>
    <w:rsid w:val="00B23F9B"/>
    <w:rsid w:val="00B2568A"/>
    <w:rsid w:val="00B25ACD"/>
    <w:rsid w:val="00B2670D"/>
    <w:rsid w:val="00B2763F"/>
    <w:rsid w:val="00B279B0"/>
    <w:rsid w:val="00B27AAC"/>
    <w:rsid w:val="00B30929"/>
    <w:rsid w:val="00B3130B"/>
    <w:rsid w:val="00B31806"/>
    <w:rsid w:val="00B36A76"/>
    <w:rsid w:val="00B36F5B"/>
    <w:rsid w:val="00B372AA"/>
    <w:rsid w:val="00B3745E"/>
    <w:rsid w:val="00B40445"/>
    <w:rsid w:val="00B41888"/>
    <w:rsid w:val="00B41F2D"/>
    <w:rsid w:val="00B435A9"/>
    <w:rsid w:val="00B4467C"/>
    <w:rsid w:val="00B45308"/>
    <w:rsid w:val="00B45A52"/>
    <w:rsid w:val="00B46175"/>
    <w:rsid w:val="00B53E0B"/>
    <w:rsid w:val="00B53F90"/>
    <w:rsid w:val="00B552BF"/>
    <w:rsid w:val="00B56376"/>
    <w:rsid w:val="00B56474"/>
    <w:rsid w:val="00B57BDF"/>
    <w:rsid w:val="00B63DCF"/>
    <w:rsid w:val="00B65120"/>
    <w:rsid w:val="00B6606B"/>
    <w:rsid w:val="00B664C7"/>
    <w:rsid w:val="00B67F1E"/>
    <w:rsid w:val="00B700A7"/>
    <w:rsid w:val="00B739B6"/>
    <w:rsid w:val="00B739F6"/>
    <w:rsid w:val="00B74C0C"/>
    <w:rsid w:val="00B7508A"/>
    <w:rsid w:val="00B75A51"/>
    <w:rsid w:val="00B75C45"/>
    <w:rsid w:val="00B761E0"/>
    <w:rsid w:val="00B769D8"/>
    <w:rsid w:val="00B77E1D"/>
    <w:rsid w:val="00B8009D"/>
    <w:rsid w:val="00B80141"/>
    <w:rsid w:val="00B81012"/>
    <w:rsid w:val="00B8142C"/>
    <w:rsid w:val="00B81A6C"/>
    <w:rsid w:val="00B81B35"/>
    <w:rsid w:val="00B83B22"/>
    <w:rsid w:val="00B84AC6"/>
    <w:rsid w:val="00B853E1"/>
    <w:rsid w:val="00B857D5"/>
    <w:rsid w:val="00B85DE5"/>
    <w:rsid w:val="00B85E07"/>
    <w:rsid w:val="00B86E7D"/>
    <w:rsid w:val="00B8731A"/>
    <w:rsid w:val="00B87C98"/>
    <w:rsid w:val="00B90F73"/>
    <w:rsid w:val="00B91755"/>
    <w:rsid w:val="00B91A6C"/>
    <w:rsid w:val="00B929E5"/>
    <w:rsid w:val="00B93B21"/>
    <w:rsid w:val="00B93B59"/>
    <w:rsid w:val="00B9406A"/>
    <w:rsid w:val="00B94990"/>
    <w:rsid w:val="00B94AED"/>
    <w:rsid w:val="00B97C74"/>
    <w:rsid w:val="00B97F85"/>
    <w:rsid w:val="00BA2280"/>
    <w:rsid w:val="00BA2A08"/>
    <w:rsid w:val="00BA36FB"/>
    <w:rsid w:val="00BA4847"/>
    <w:rsid w:val="00BA5449"/>
    <w:rsid w:val="00BA5583"/>
    <w:rsid w:val="00BA560D"/>
    <w:rsid w:val="00BA56D2"/>
    <w:rsid w:val="00BA61B7"/>
    <w:rsid w:val="00BA72E0"/>
    <w:rsid w:val="00BA76E0"/>
    <w:rsid w:val="00BB0C87"/>
    <w:rsid w:val="00BB2A25"/>
    <w:rsid w:val="00BB51E9"/>
    <w:rsid w:val="00BB792A"/>
    <w:rsid w:val="00BC0613"/>
    <w:rsid w:val="00BC0FDC"/>
    <w:rsid w:val="00BC1627"/>
    <w:rsid w:val="00BC3053"/>
    <w:rsid w:val="00BC324D"/>
    <w:rsid w:val="00BC413C"/>
    <w:rsid w:val="00BC41F8"/>
    <w:rsid w:val="00BC4D2E"/>
    <w:rsid w:val="00BC53ED"/>
    <w:rsid w:val="00BD31C7"/>
    <w:rsid w:val="00BD48AC"/>
    <w:rsid w:val="00BD4F75"/>
    <w:rsid w:val="00BD598E"/>
    <w:rsid w:val="00BD5A79"/>
    <w:rsid w:val="00BD5F1A"/>
    <w:rsid w:val="00BD6758"/>
    <w:rsid w:val="00BD6A57"/>
    <w:rsid w:val="00BD6C50"/>
    <w:rsid w:val="00BD7E23"/>
    <w:rsid w:val="00BE01FE"/>
    <w:rsid w:val="00BE1234"/>
    <w:rsid w:val="00BE1316"/>
    <w:rsid w:val="00BE1680"/>
    <w:rsid w:val="00BE1C75"/>
    <w:rsid w:val="00BE2FA6"/>
    <w:rsid w:val="00BE333F"/>
    <w:rsid w:val="00BE3F81"/>
    <w:rsid w:val="00BE4E83"/>
    <w:rsid w:val="00BE5D75"/>
    <w:rsid w:val="00BE7406"/>
    <w:rsid w:val="00BE7603"/>
    <w:rsid w:val="00BE7AD3"/>
    <w:rsid w:val="00BF1C73"/>
    <w:rsid w:val="00BF2DEE"/>
    <w:rsid w:val="00BF2E47"/>
    <w:rsid w:val="00BF2F32"/>
    <w:rsid w:val="00BF3206"/>
    <w:rsid w:val="00BF3279"/>
    <w:rsid w:val="00BF4A0B"/>
    <w:rsid w:val="00BF55C4"/>
    <w:rsid w:val="00BF64ED"/>
    <w:rsid w:val="00BF74C7"/>
    <w:rsid w:val="00BF7642"/>
    <w:rsid w:val="00BF7D06"/>
    <w:rsid w:val="00C00FED"/>
    <w:rsid w:val="00C015F1"/>
    <w:rsid w:val="00C01F33"/>
    <w:rsid w:val="00C02A4C"/>
    <w:rsid w:val="00C02CC6"/>
    <w:rsid w:val="00C0349E"/>
    <w:rsid w:val="00C040F7"/>
    <w:rsid w:val="00C044AB"/>
    <w:rsid w:val="00C0464E"/>
    <w:rsid w:val="00C04974"/>
    <w:rsid w:val="00C04E2F"/>
    <w:rsid w:val="00C05706"/>
    <w:rsid w:val="00C06295"/>
    <w:rsid w:val="00C07377"/>
    <w:rsid w:val="00C07810"/>
    <w:rsid w:val="00C07E52"/>
    <w:rsid w:val="00C10478"/>
    <w:rsid w:val="00C10482"/>
    <w:rsid w:val="00C10BF1"/>
    <w:rsid w:val="00C10CCE"/>
    <w:rsid w:val="00C115EC"/>
    <w:rsid w:val="00C12107"/>
    <w:rsid w:val="00C1295A"/>
    <w:rsid w:val="00C12E87"/>
    <w:rsid w:val="00C13A4B"/>
    <w:rsid w:val="00C14D4B"/>
    <w:rsid w:val="00C14F0B"/>
    <w:rsid w:val="00C154BB"/>
    <w:rsid w:val="00C159C8"/>
    <w:rsid w:val="00C16685"/>
    <w:rsid w:val="00C16880"/>
    <w:rsid w:val="00C20C02"/>
    <w:rsid w:val="00C22138"/>
    <w:rsid w:val="00C23615"/>
    <w:rsid w:val="00C236A0"/>
    <w:rsid w:val="00C23BAA"/>
    <w:rsid w:val="00C24C38"/>
    <w:rsid w:val="00C25158"/>
    <w:rsid w:val="00C2536D"/>
    <w:rsid w:val="00C253A3"/>
    <w:rsid w:val="00C256EC"/>
    <w:rsid w:val="00C25ECC"/>
    <w:rsid w:val="00C2631E"/>
    <w:rsid w:val="00C2666E"/>
    <w:rsid w:val="00C26853"/>
    <w:rsid w:val="00C277C3"/>
    <w:rsid w:val="00C279B5"/>
    <w:rsid w:val="00C27C45"/>
    <w:rsid w:val="00C32D47"/>
    <w:rsid w:val="00C32DBA"/>
    <w:rsid w:val="00C33B33"/>
    <w:rsid w:val="00C33DD3"/>
    <w:rsid w:val="00C3719D"/>
    <w:rsid w:val="00C379A1"/>
    <w:rsid w:val="00C434C3"/>
    <w:rsid w:val="00C44115"/>
    <w:rsid w:val="00C4445A"/>
    <w:rsid w:val="00C4451C"/>
    <w:rsid w:val="00C46B05"/>
    <w:rsid w:val="00C46C1A"/>
    <w:rsid w:val="00C4762D"/>
    <w:rsid w:val="00C47944"/>
    <w:rsid w:val="00C47E05"/>
    <w:rsid w:val="00C47FAC"/>
    <w:rsid w:val="00C515D7"/>
    <w:rsid w:val="00C51E75"/>
    <w:rsid w:val="00C525E5"/>
    <w:rsid w:val="00C5343E"/>
    <w:rsid w:val="00C53CD7"/>
    <w:rsid w:val="00C54995"/>
    <w:rsid w:val="00C54D41"/>
    <w:rsid w:val="00C55C18"/>
    <w:rsid w:val="00C601ED"/>
    <w:rsid w:val="00C60783"/>
    <w:rsid w:val="00C60CBA"/>
    <w:rsid w:val="00C62371"/>
    <w:rsid w:val="00C62558"/>
    <w:rsid w:val="00C641E4"/>
    <w:rsid w:val="00C643A2"/>
    <w:rsid w:val="00C64644"/>
    <w:rsid w:val="00C64672"/>
    <w:rsid w:val="00C64B37"/>
    <w:rsid w:val="00C65D68"/>
    <w:rsid w:val="00C65F45"/>
    <w:rsid w:val="00C66B9E"/>
    <w:rsid w:val="00C67823"/>
    <w:rsid w:val="00C70697"/>
    <w:rsid w:val="00C719F4"/>
    <w:rsid w:val="00C71F71"/>
    <w:rsid w:val="00C72EF4"/>
    <w:rsid w:val="00C73202"/>
    <w:rsid w:val="00C73FA8"/>
    <w:rsid w:val="00C75D2F"/>
    <w:rsid w:val="00C75E8F"/>
    <w:rsid w:val="00C767BE"/>
    <w:rsid w:val="00C76E3C"/>
    <w:rsid w:val="00C80DD7"/>
    <w:rsid w:val="00C81568"/>
    <w:rsid w:val="00C8277F"/>
    <w:rsid w:val="00C83B70"/>
    <w:rsid w:val="00C840F3"/>
    <w:rsid w:val="00C84A6E"/>
    <w:rsid w:val="00C87E79"/>
    <w:rsid w:val="00C9027A"/>
    <w:rsid w:val="00C9058E"/>
    <w:rsid w:val="00C9068E"/>
    <w:rsid w:val="00C91CE5"/>
    <w:rsid w:val="00C92663"/>
    <w:rsid w:val="00C928F8"/>
    <w:rsid w:val="00C933DA"/>
    <w:rsid w:val="00C93ABF"/>
    <w:rsid w:val="00C93C4B"/>
    <w:rsid w:val="00C944AB"/>
    <w:rsid w:val="00C945EE"/>
    <w:rsid w:val="00C95B40"/>
    <w:rsid w:val="00C9628D"/>
    <w:rsid w:val="00C962EC"/>
    <w:rsid w:val="00C96407"/>
    <w:rsid w:val="00C97E62"/>
    <w:rsid w:val="00CA1068"/>
    <w:rsid w:val="00CA11E6"/>
    <w:rsid w:val="00CA1D97"/>
    <w:rsid w:val="00CA1ECE"/>
    <w:rsid w:val="00CA1ED8"/>
    <w:rsid w:val="00CA2417"/>
    <w:rsid w:val="00CA68AD"/>
    <w:rsid w:val="00CA6EF3"/>
    <w:rsid w:val="00CA7671"/>
    <w:rsid w:val="00CB1945"/>
    <w:rsid w:val="00CB1C00"/>
    <w:rsid w:val="00CB1E33"/>
    <w:rsid w:val="00CB1F63"/>
    <w:rsid w:val="00CB29BE"/>
    <w:rsid w:val="00CB3AE2"/>
    <w:rsid w:val="00CB4941"/>
    <w:rsid w:val="00CB4AA4"/>
    <w:rsid w:val="00CB4F8A"/>
    <w:rsid w:val="00CB5842"/>
    <w:rsid w:val="00CB5B06"/>
    <w:rsid w:val="00CB67B6"/>
    <w:rsid w:val="00CB6E47"/>
    <w:rsid w:val="00CB7170"/>
    <w:rsid w:val="00CB7724"/>
    <w:rsid w:val="00CC040E"/>
    <w:rsid w:val="00CC0DA2"/>
    <w:rsid w:val="00CC111F"/>
    <w:rsid w:val="00CC127F"/>
    <w:rsid w:val="00CC130E"/>
    <w:rsid w:val="00CC18E7"/>
    <w:rsid w:val="00CC2011"/>
    <w:rsid w:val="00CC2862"/>
    <w:rsid w:val="00CC3089"/>
    <w:rsid w:val="00CC3EA0"/>
    <w:rsid w:val="00CC5121"/>
    <w:rsid w:val="00CC7B45"/>
    <w:rsid w:val="00CC7C89"/>
    <w:rsid w:val="00CD0898"/>
    <w:rsid w:val="00CD1188"/>
    <w:rsid w:val="00CD2ED1"/>
    <w:rsid w:val="00CD337B"/>
    <w:rsid w:val="00CD49A8"/>
    <w:rsid w:val="00CD512A"/>
    <w:rsid w:val="00CD5772"/>
    <w:rsid w:val="00CD61A1"/>
    <w:rsid w:val="00CD6AD7"/>
    <w:rsid w:val="00CD7C39"/>
    <w:rsid w:val="00CE0424"/>
    <w:rsid w:val="00CE1CEE"/>
    <w:rsid w:val="00CE33DE"/>
    <w:rsid w:val="00CE540B"/>
    <w:rsid w:val="00CE7561"/>
    <w:rsid w:val="00CE7CC5"/>
    <w:rsid w:val="00CF0299"/>
    <w:rsid w:val="00CF1354"/>
    <w:rsid w:val="00CF13FB"/>
    <w:rsid w:val="00CF18A7"/>
    <w:rsid w:val="00CF1C22"/>
    <w:rsid w:val="00CF2420"/>
    <w:rsid w:val="00CF26E5"/>
    <w:rsid w:val="00CF300D"/>
    <w:rsid w:val="00CF3154"/>
    <w:rsid w:val="00CF34C9"/>
    <w:rsid w:val="00CF3B1F"/>
    <w:rsid w:val="00CF3BF6"/>
    <w:rsid w:val="00CF5E3B"/>
    <w:rsid w:val="00CF625B"/>
    <w:rsid w:val="00CF6576"/>
    <w:rsid w:val="00CF687E"/>
    <w:rsid w:val="00CF74E2"/>
    <w:rsid w:val="00CF75FF"/>
    <w:rsid w:val="00D010D0"/>
    <w:rsid w:val="00D030F3"/>
    <w:rsid w:val="00D0349B"/>
    <w:rsid w:val="00D04523"/>
    <w:rsid w:val="00D049E2"/>
    <w:rsid w:val="00D06D6F"/>
    <w:rsid w:val="00D07E6C"/>
    <w:rsid w:val="00D10249"/>
    <w:rsid w:val="00D115C3"/>
    <w:rsid w:val="00D11897"/>
    <w:rsid w:val="00D11BCF"/>
    <w:rsid w:val="00D11C0E"/>
    <w:rsid w:val="00D11E88"/>
    <w:rsid w:val="00D130D3"/>
    <w:rsid w:val="00D13135"/>
    <w:rsid w:val="00D13E4E"/>
    <w:rsid w:val="00D15B46"/>
    <w:rsid w:val="00D17A10"/>
    <w:rsid w:val="00D20BC0"/>
    <w:rsid w:val="00D22B56"/>
    <w:rsid w:val="00D22ECE"/>
    <w:rsid w:val="00D239A7"/>
    <w:rsid w:val="00D23CF9"/>
    <w:rsid w:val="00D23F47"/>
    <w:rsid w:val="00D24C1C"/>
    <w:rsid w:val="00D25A53"/>
    <w:rsid w:val="00D25B71"/>
    <w:rsid w:val="00D27A0B"/>
    <w:rsid w:val="00D30F95"/>
    <w:rsid w:val="00D311D4"/>
    <w:rsid w:val="00D326B7"/>
    <w:rsid w:val="00D3338B"/>
    <w:rsid w:val="00D34033"/>
    <w:rsid w:val="00D34880"/>
    <w:rsid w:val="00D35E1D"/>
    <w:rsid w:val="00D36309"/>
    <w:rsid w:val="00D36448"/>
    <w:rsid w:val="00D36CD4"/>
    <w:rsid w:val="00D36E71"/>
    <w:rsid w:val="00D3727B"/>
    <w:rsid w:val="00D3778C"/>
    <w:rsid w:val="00D37D87"/>
    <w:rsid w:val="00D407DD"/>
    <w:rsid w:val="00D40B33"/>
    <w:rsid w:val="00D4254C"/>
    <w:rsid w:val="00D4318F"/>
    <w:rsid w:val="00D436A7"/>
    <w:rsid w:val="00D438BF"/>
    <w:rsid w:val="00D440F8"/>
    <w:rsid w:val="00D443D1"/>
    <w:rsid w:val="00D44891"/>
    <w:rsid w:val="00D46757"/>
    <w:rsid w:val="00D546FF"/>
    <w:rsid w:val="00D54AA7"/>
    <w:rsid w:val="00D54B16"/>
    <w:rsid w:val="00D556B1"/>
    <w:rsid w:val="00D55AD5"/>
    <w:rsid w:val="00D56F32"/>
    <w:rsid w:val="00D5711B"/>
    <w:rsid w:val="00D57636"/>
    <w:rsid w:val="00D576CA"/>
    <w:rsid w:val="00D57C7D"/>
    <w:rsid w:val="00D6026E"/>
    <w:rsid w:val="00D60282"/>
    <w:rsid w:val="00D603C4"/>
    <w:rsid w:val="00D61AF5"/>
    <w:rsid w:val="00D6264C"/>
    <w:rsid w:val="00D62725"/>
    <w:rsid w:val="00D63449"/>
    <w:rsid w:val="00D6367E"/>
    <w:rsid w:val="00D641A6"/>
    <w:rsid w:val="00D642CA"/>
    <w:rsid w:val="00D6506A"/>
    <w:rsid w:val="00D652B5"/>
    <w:rsid w:val="00D66155"/>
    <w:rsid w:val="00D665B9"/>
    <w:rsid w:val="00D66B36"/>
    <w:rsid w:val="00D6712A"/>
    <w:rsid w:val="00D67AEC"/>
    <w:rsid w:val="00D67CCC"/>
    <w:rsid w:val="00D67D01"/>
    <w:rsid w:val="00D708B0"/>
    <w:rsid w:val="00D71482"/>
    <w:rsid w:val="00D71678"/>
    <w:rsid w:val="00D718DE"/>
    <w:rsid w:val="00D71D0A"/>
    <w:rsid w:val="00D726A2"/>
    <w:rsid w:val="00D72D24"/>
    <w:rsid w:val="00D7321B"/>
    <w:rsid w:val="00D73D8A"/>
    <w:rsid w:val="00D756B6"/>
    <w:rsid w:val="00D75EA7"/>
    <w:rsid w:val="00D77820"/>
    <w:rsid w:val="00D77B1D"/>
    <w:rsid w:val="00D77E4A"/>
    <w:rsid w:val="00D8021F"/>
    <w:rsid w:val="00D80383"/>
    <w:rsid w:val="00D8102F"/>
    <w:rsid w:val="00D813ED"/>
    <w:rsid w:val="00D8168B"/>
    <w:rsid w:val="00D817E9"/>
    <w:rsid w:val="00D823C6"/>
    <w:rsid w:val="00D8260F"/>
    <w:rsid w:val="00D827F5"/>
    <w:rsid w:val="00D82A76"/>
    <w:rsid w:val="00D82DF7"/>
    <w:rsid w:val="00D834FD"/>
    <w:rsid w:val="00D83594"/>
    <w:rsid w:val="00D85A9A"/>
    <w:rsid w:val="00D86CA3"/>
    <w:rsid w:val="00D86D6B"/>
    <w:rsid w:val="00D871CE"/>
    <w:rsid w:val="00D8741A"/>
    <w:rsid w:val="00D8791D"/>
    <w:rsid w:val="00D879FA"/>
    <w:rsid w:val="00D87E8B"/>
    <w:rsid w:val="00D9196D"/>
    <w:rsid w:val="00D92982"/>
    <w:rsid w:val="00D9433E"/>
    <w:rsid w:val="00D94C35"/>
    <w:rsid w:val="00D94E97"/>
    <w:rsid w:val="00D9541E"/>
    <w:rsid w:val="00D95501"/>
    <w:rsid w:val="00DA04FC"/>
    <w:rsid w:val="00DA0F2F"/>
    <w:rsid w:val="00DA1CF0"/>
    <w:rsid w:val="00DA2184"/>
    <w:rsid w:val="00DA24D7"/>
    <w:rsid w:val="00DA305E"/>
    <w:rsid w:val="00DA3C72"/>
    <w:rsid w:val="00DA4538"/>
    <w:rsid w:val="00DA503B"/>
    <w:rsid w:val="00DA5417"/>
    <w:rsid w:val="00DA56E8"/>
    <w:rsid w:val="00DA59C5"/>
    <w:rsid w:val="00DA5F21"/>
    <w:rsid w:val="00DB0A9F"/>
    <w:rsid w:val="00DB171B"/>
    <w:rsid w:val="00DB202F"/>
    <w:rsid w:val="00DB3535"/>
    <w:rsid w:val="00DB377D"/>
    <w:rsid w:val="00DB4C35"/>
    <w:rsid w:val="00DB5A1C"/>
    <w:rsid w:val="00DB7696"/>
    <w:rsid w:val="00DB7AF6"/>
    <w:rsid w:val="00DC05B0"/>
    <w:rsid w:val="00DC0722"/>
    <w:rsid w:val="00DC1EBB"/>
    <w:rsid w:val="00DC20F4"/>
    <w:rsid w:val="00DC2D36"/>
    <w:rsid w:val="00DC327B"/>
    <w:rsid w:val="00DC357A"/>
    <w:rsid w:val="00DC48BD"/>
    <w:rsid w:val="00DC4AE6"/>
    <w:rsid w:val="00DC516E"/>
    <w:rsid w:val="00DC53CC"/>
    <w:rsid w:val="00DC53EF"/>
    <w:rsid w:val="00DC6C3C"/>
    <w:rsid w:val="00DC77F2"/>
    <w:rsid w:val="00DC7F93"/>
    <w:rsid w:val="00DD05F4"/>
    <w:rsid w:val="00DD0CB7"/>
    <w:rsid w:val="00DD42D8"/>
    <w:rsid w:val="00DD5EF8"/>
    <w:rsid w:val="00DD629A"/>
    <w:rsid w:val="00DD7BA9"/>
    <w:rsid w:val="00DE0CD9"/>
    <w:rsid w:val="00DE2047"/>
    <w:rsid w:val="00DE324F"/>
    <w:rsid w:val="00DE394D"/>
    <w:rsid w:val="00DE47A5"/>
    <w:rsid w:val="00DE5608"/>
    <w:rsid w:val="00DE58D0"/>
    <w:rsid w:val="00DE5FF8"/>
    <w:rsid w:val="00DE654F"/>
    <w:rsid w:val="00DE78AC"/>
    <w:rsid w:val="00DF0B6E"/>
    <w:rsid w:val="00DF0C86"/>
    <w:rsid w:val="00DF15E0"/>
    <w:rsid w:val="00DF2631"/>
    <w:rsid w:val="00DF2884"/>
    <w:rsid w:val="00DF28E5"/>
    <w:rsid w:val="00DF37A0"/>
    <w:rsid w:val="00DF4D3E"/>
    <w:rsid w:val="00DF69E1"/>
    <w:rsid w:val="00DF6E1C"/>
    <w:rsid w:val="00DF7E26"/>
    <w:rsid w:val="00E00056"/>
    <w:rsid w:val="00E01348"/>
    <w:rsid w:val="00E02C39"/>
    <w:rsid w:val="00E04905"/>
    <w:rsid w:val="00E050A0"/>
    <w:rsid w:val="00E05C7A"/>
    <w:rsid w:val="00E110E7"/>
    <w:rsid w:val="00E11B20"/>
    <w:rsid w:val="00E11C70"/>
    <w:rsid w:val="00E125FC"/>
    <w:rsid w:val="00E12C5B"/>
    <w:rsid w:val="00E13136"/>
    <w:rsid w:val="00E148D3"/>
    <w:rsid w:val="00E149B1"/>
    <w:rsid w:val="00E14BFF"/>
    <w:rsid w:val="00E14F8F"/>
    <w:rsid w:val="00E1543D"/>
    <w:rsid w:val="00E166DD"/>
    <w:rsid w:val="00E16703"/>
    <w:rsid w:val="00E17FA2"/>
    <w:rsid w:val="00E20D4E"/>
    <w:rsid w:val="00E2136F"/>
    <w:rsid w:val="00E22330"/>
    <w:rsid w:val="00E231AE"/>
    <w:rsid w:val="00E25282"/>
    <w:rsid w:val="00E2584F"/>
    <w:rsid w:val="00E258E7"/>
    <w:rsid w:val="00E25AEF"/>
    <w:rsid w:val="00E2608B"/>
    <w:rsid w:val="00E26441"/>
    <w:rsid w:val="00E2780B"/>
    <w:rsid w:val="00E27DD2"/>
    <w:rsid w:val="00E30B5A"/>
    <w:rsid w:val="00E3123D"/>
    <w:rsid w:val="00E31461"/>
    <w:rsid w:val="00E31D43"/>
    <w:rsid w:val="00E323DB"/>
    <w:rsid w:val="00E32608"/>
    <w:rsid w:val="00E34055"/>
    <w:rsid w:val="00E34188"/>
    <w:rsid w:val="00E34987"/>
    <w:rsid w:val="00E34B6E"/>
    <w:rsid w:val="00E353C8"/>
    <w:rsid w:val="00E35559"/>
    <w:rsid w:val="00E3723A"/>
    <w:rsid w:val="00E376CA"/>
    <w:rsid w:val="00E37860"/>
    <w:rsid w:val="00E37EFC"/>
    <w:rsid w:val="00E40A56"/>
    <w:rsid w:val="00E41A6D"/>
    <w:rsid w:val="00E44305"/>
    <w:rsid w:val="00E44400"/>
    <w:rsid w:val="00E446F1"/>
    <w:rsid w:val="00E44C4C"/>
    <w:rsid w:val="00E45151"/>
    <w:rsid w:val="00E460B2"/>
    <w:rsid w:val="00E46886"/>
    <w:rsid w:val="00E477FB"/>
    <w:rsid w:val="00E47A10"/>
    <w:rsid w:val="00E47AEF"/>
    <w:rsid w:val="00E51519"/>
    <w:rsid w:val="00E53B75"/>
    <w:rsid w:val="00E5400A"/>
    <w:rsid w:val="00E544E8"/>
    <w:rsid w:val="00E54E3B"/>
    <w:rsid w:val="00E56109"/>
    <w:rsid w:val="00E5689D"/>
    <w:rsid w:val="00E574EE"/>
    <w:rsid w:val="00E57565"/>
    <w:rsid w:val="00E576EF"/>
    <w:rsid w:val="00E609FB"/>
    <w:rsid w:val="00E61003"/>
    <w:rsid w:val="00E63838"/>
    <w:rsid w:val="00E63D05"/>
    <w:rsid w:val="00E64396"/>
    <w:rsid w:val="00E64434"/>
    <w:rsid w:val="00E64B80"/>
    <w:rsid w:val="00E652A0"/>
    <w:rsid w:val="00E6582A"/>
    <w:rsid w:val="00E67C51"/>
    <w:rsid w:val="00E67D68"/>
    <w:rsid w:val="00E707F9"/>
    <w:rsid w:val="00E709FB"/>
    <w:rsid w:val="00E716C2"/>
    <w:rsid w:val="00E72284"/>
    <w:rsid w:val="00E72EFC"/>
    <w:rsid w:val="00E73828"/>
    <w:rsid w:val="00E745DC"/>
    <w:rsid w:val="00E74D51"/>
    <w:rsid w:val="00E7523A"/>
    <w:rsid w:val="00E75434"/>
    <w:rsid w:val="00E758EC"/>
    <w:rsid w:val="00E76E65"/>
    <w:rsid w:val="00E77546"/>
    <w:rsid w:val="00E77F4A"/>
    <w:rsid w:val="00E80840"/>
    <w:rsid w:val="00E80B4C"/>
    <w:rsid w:val="00E80F77"/>
    <w:rsid w:val="00E8234C"/>
    <w:rsid w:val="00E82911"/>
    <w:rsid w:val="00E839CF"/>
    <w:rsid w:val="00E83AA9"/>
    <w:rsid w:val="00E84714"/>
    <w:rsid w:val="00E851F9"/>
    <w:rsid w:val="00E85928"/>
    <w:rsid w:val="00E85CF1"/>
    <w:rsid w:val="00E86286"/>
    <w:rsid w:val="00E86926"/>
    <w:rsid w:val="00E87822"/>
    <w:rsid w:val="00E9037C"/>
    <w:rsid w:val="00E90395"/>
    <w:rsid w:val="00E90812"/>
    <w:rsid w:val="00E90E49"/>
    <w:rsid w:val="00E917F9"/>
    <w:rsid w:val="00E9245B"/>
    <w:rsid w:val="00E9291C"/>
    <w:rsid w:val="00E92946"/>
    <w:rsid w:val="00E93117"/>
    <w:rsid w:val="00E93FFE"/>
    <w:rsid w:val="00E94F8A"/>
    <w:rsid w:val="00E97220"/>
    <w:rsid w:val="00E978CE"/>
    <w:rsid w:val="00EA10D0"/>
    <w:rsid w:val="00EA1EEB"/>
    <w:rsid w:val="00EA2661"/>
    <w:rsid w:val="00EA2E4C"/>
    <w:rsid w:val="00EA3879"/>
    <w:rsid w:val="00EA478D"/>
    <w:rsid w:val="00EA4B16"/>
    <w:rsid w:val="00EA5006"/>
    <w:rsid w:val="00EA5D6C"/>
    <w:rsid w:val="00EA5DBF"/>
    <w:rsid w:val="00EA6263"/>
    <w:rsid w:val="00EA7839"/>
    <w:rsid w:val="00EA7A41"/>
    <w:rsid w:val="00EA7BCC"/>
    <w:rsid w:val="00EB077B"/>
    <w:rsid w:val="00EB14C4"/>
    <w:rsid w:val="00EB168F"/>
    <w:rsid w:val="00EB1EAA"/>
    <w:rsid w:val="00EB209A"/>
    <w:rsid w:val="00EB2B3B"/>
    <w:rsid w:val="00EB39AA"/>
    <w:rsid w:val="00EB4D80"/>
    <w:rsid w:val="00EB4EA2"/>
    <w:rsid w:val="00EB57E4"/>
    <w:rsid w:val="00EB7840"/>
    <w:rsid w:val="00EB7A12"/>
    <w:rsid w:val="00EC1670"/>
    <w:rsid w:val="00EC2214"/>
    <w:rsid w:val="00EC27C6"/>
    <w:rsid w:val="00EC36AF"/>
    <w:rsid w:val="00EC395F"/>
    <w:rsid w:val="00EC4207"/>
    <w:rsid w:val="00EC46E3"/>
    <w:rsid w:val="00EC5653"/>
    <w:rsid w:val="00EC6255"/>
    <w:rsid w:val="00EC62A9"/>
    <w:rsid w:val="00EC6431"/>
    <w:rsid w:val="00EC71CE"/>
    <w:rsid w:val="00EC71D3"/>
    <w:rsid w:val="00EC77A7"/>
    <w:rsid w:val="00ED04E1"/>
    <w:rsid w:val="00ED1006"/>
    <w:rsid w:val="00ED36FA"/>
    <w:rsid w:val="00ED3F8A"/>
    <w:rsid w:val="00ED5E1D"/>
    <w:rsid w:val="00ED77C8"/>
    <w:rsid w:val="00EE0E20"/>
    <w:rsid w:val="00EE163F"/>
    <w:rsid w:val="00EE1F8F"/>
    <w:rsid w:val="00EE29E6"/>
    <w:rsid w:val="00EE3738"/>
    <w:rsid w:val="00EE3BE4"/>
    <w:rsid w:val="00EE5820"/>
    <w:rsid w:val="00EE59C8"/>
    <w:rsid w:val="00EE6451"/>
    <w:rsid w:val="00EE651E"/>
    <w:rsid w:val="00EF025F"/>
    <w:rsid w:val="00EF09B1"/>
    <w:rsid w:val="00EF18FE"/>
    <w:rsid w:val="00EF2432"/>
    <w:rsid w:val="00EF2734"/>
    <w:rsid w:val="00EF2BDD"/>
    <w:rsid w:val="00EF2CD5"/>
    <w:rsid w:val="00EF4780"/>
    <w:rsid w:val="00EF4820"/>
    <w:rsid w:val="00EF4AA8"/>
    <w:rsid w:val="00EF5015"/>
    <w:rsid w:val="00EF55D8"/>
    <w:rsid w:val="00EF5787"/>
    <w:rsid w:val="00EF59B8"/>
    <w:rsid w:val="00EF60D0"/>
    <w:rsid w:val="00EF6288"/>
    <w:rsid w:val="00EF62AB"/>
    <w:rsid w:val="00EF7A74"/>
    <w:rsid w:val="00F009DA"/>
    <w:rsid w:val="00F00F8D"/>
    <w:rsid w:val="00F025D5"/>
    <w:rsid w:val="00F02714"/>
    <w:rsid w:val="00F0272B"/>
    <w:rsid w:val="00F027B3"/>
    <w:rsid w:val="00F02A35"/>
    <w:rsid w:val="00F0439C"/>
    <w:rsid w:val="00F045AA"/>
    <w:rsid w:val="00F047C3"/>
    <w:rsid w:val="00F0528D"/>
    <w:rsid w:val="00F05FBA"/>
    <w:rsid w:val="00F066A3"/>
    <w:rsid w:val="00F06C67"/>
    <w:rsid w:val="00F06DFD"/>
    <w:rsid w:val="00F071D1"/>
    <w:rsid w:val="00F07533"/>
    <w:rsid w:val="00F07DE0"/>
    <w:rsid w:val="00F10228"/>
    <w:rsid w:val="00F10629"/>
    <w:rsid w:val="00F1189E"/>
    <w:rsid w:val="00F12225"/>
    <w:rsid w:val="00F13226"/>
    <w:rsid w:val="00F15F69"/>
    <w:rsid w:val="00F15FA5"/>
    <w:rsid w:val="00F17853"/>
    <w:rsid w:val="00F17A76"/>
    <w:rsid w:val="00F17F6B"/>
    <w:rsid w:val="00F204A3"/>
    <w:rsid w:val="00F209B7"/>
    <w:rsid w:val="00F20C76"/>
    <w:rsid w:val="00F2136A"/>
    <w:rsid w:val="00F2152A"/>
    <w:rsid w:val="00F215C1"/>
    <w:rsid w:val="00F21E40"/>
    <w:rsid w:val="00F2376F"/>
    <w:rsid w:val="00F243D8"/>
    <w:rsid w:val="00F24C49"/>
    <w:rsid w:val="00F25B66"/>
    <w:rsid w:val="00F25EB0"/>
    <w:rsid w:val="00F26BB4"/>
    <w:rsid w:val="00F2793D"/>
    <w:rsid w:val="00F30828"/>
    <w:rsid w:val="00F30B0A"/>
    <w:rsid w:val="00F313D6"/>
    <w:rsid w:val="00F3278F"/>
    <w:rsid w:val="00F32F2E"/>
    <w:rsid w:val="00F33B9D"/>
    <w:rsid w:val="00F35EF1"/>
    <w:rsid w:val="00F37D47"/>
    <w:rsid w:val="00F37E63"/>
    <w:rsid w:val="00F40146"/>
    <w:rsid w:val="00F40F0C"/>
    <w:rsid w:val="00F41037"/>
    <w:rsid w:val="00F419C2"/>
    <w:rsid w:val="00F41D9F"/>
    <w:rsid w:val="00F43D10"/>
    <w:rsid w:val="00F450A7"/>
    <w:rsid w:val="00F4766C"/>
    <w:rsid w:val="00F47B0E"/>
    <w:rsid w:val="00F47C89"/>
    <w:rsid w:val="00F502C2"/>
    <w:rsid w:val="00F5060E"/>
    <w:rsid w:val="00F507D1"/>
    <w:rsid w:val="00F50CD0"/>
    <w:rsid w:val="00F51802"/>
    <w:rsid w:val="00F519CE"/>
    <w:rsid w:val="00F51ADA"/>
    <w:rsid w:val="00F51BD0"/>
    <w:rsid w:val="00F53384"/>
    <w:rsid w:val="00F533CD"/>
    <w:rsid w:val="00F535E4"/>
    <w:rsid w:val="00F54617"/>
    <w:rsid w:val="00F569BC"/>
    <w:rsid w:val="00F56A50"/>
    <w:rsid w:val="00F5709B"/>
    <w:rsid w:val="00F57C72"/>
    <w:rsid w:val="00F607C5"/>
    <w:rsid w:val="00F60A6E"/>
    <w:rsid w:val="00F60DEA"/>
    <w:rsid w:val="00F61E79"/>
    <w:rsid w:val="00F6214F"/>
    <w:rsid w:val="00F62344"/>
    <w:rsid w:val="00F6302A"/>
    <w:rsid w:val="00F64C2B"/>
    <w:rsid w:val="00F64CAA"/>
    <w:rsid w:val="00F651BE"/>
    <w:rsid w:val="00F6525E"/>
    <w:rsid w:val="00F65970"/>
    <w:rsid w:val="00F66B9F"/>
    <w:rsid w:val="00F66BCF"/>
    <w:rsid w:val="00F66D9F"/>
    <w:rsid w:val="00F67D50"/>
    <w:rsid w:val="00F67F53"/>
    <w:rsid w:val="00F703BE"/>
    <w:rsid w:val="00F706CA"/>
    <w:rsid w:val="00F70F30"/>
    <w:rsid w:val="00F711B7"/>
    <w:rsid w:val="00F712EB"/>
    <w:rsid w:val="00F71E50"/>
    <w:rsid w:val="00F71F69"/>
    <w:rsid w:val="00F72B72"/>
    <w:rsid w:val="00F72C7F"/>
    <w:rsid w:val="00F72D03"/>
    <w:rsid w:val="00F730ED"/>
    <w:rsid w:val="00F73190"/>
    <w:rsid w:val="00F73614"/>
    <w:rsid w:val="00F73E5A"/>
    <w:rsid w:val="00F7434E"/>
    <w:rsid w:val="00F748DE"/>
    <w:rsid w:val="00F74BB9"/>
    <w:rsid w:val="00F74FDE"/>
    <w:rsid w:val="00F75582"/>
    <w:rsid w:val="00F76EFA"/>
    <w:rsid w:val="00F77D4E"/>
    <w:rsid w:val="00F804BE"/>
    <w:rsid w:val="00F80A2C"/>
    <w:rsid w:val="00F814FE"/>
    <w:rsid w:val="00F817CE"/>
    <w:rsid w:val="00F825B7"/>
    <w:rsid w:val="00F83179"/>
    <w:rsid w:val="00F83FEE"/>
    <w:rsid w:val="00F8456C"/>
    <w:rsid w:val="00F857F2"/>
    <w:rsid w:val="00F859D8"/>
    <w:rsid w:val="00F8613E"/>
    <w:rsid w:val="00F861B5"/>
    <w:rsid w:val="00F868F5"/>
    <w:rsid w:val="00F9056A"/>
    <w:rsid w:val="00F90F8D"/>
    <w:rsid w:val="00F92782"/>
    <w:rsid w:val="00F93AA9"/>
    <w:rsid w:val="00F95ECD"/>
    <w:rsid w:val="00F95FA2"/>
    <w:rsid w:val="00F96464"/>
    <w:rsid w:val="00F96985"/>
    <w:rsid w:val="00F96DDF"/>
    <w:rsid w:val="00F97127"/>
    <w:rsid w:val="00F97838"/>
    <w:rsid w:val="00FA0532"/>
    <w:rsid w:val="00FA1717"/>
    <w:rsid w:val="00FA1970"/>
    <w:rsid w:val="00FA204A"/>
    <w:rsid w:val="00FA21AB"/>
    <w:rsid w:val="00FA2BB3"/>
    <w:rsid w:val="00FA2C57"/>
    <w:rsid w:val="00FA362C"/>
    <w:rsid w:val="00FA3BB7"/>
    <w:rsid w:val="00FA4A1B"/>
    <w:rsid w:val="00FA6E88"/>
    <w:rsid w:val="00FA75EC"/>
    <w:rsid w:val="00FB0DC1"/>
    <w:rsid w:val="00FB1696"/>
    <w:rsid w:val="00FB26EF"/>
    <w:rsid w:val="00FB29E7"/>
    <w:rsid w:val="00FB2E05"/>
    <w:rsid w:val="00FB4861"/>
    <w:rsid w:val="00FB4C80"/>
    <w:rsid w:val="00FB5282"/>
    <w:rsid w:val="00FB545A"/>
    <w:rsid w:val="00FB54A7"/>
    <w:rsid w:val="00FB5E1E"/>
    <w:rsid w:val="00FB6805"/>
    <w:rsid w:val="00FB6A6A"/>
    <w:rsid w:val="00FB715C"/>
    <w:rsid w:val="00FC0461"/>
    <w:rsid w:val="00FC09FB"/>
    <w:rsid w:val="00FC0B13"/>
    <w:rsid w:val="00FC247A"/>
    <w:rsid w:val="00FC3AC5"/>
    <w:rsid w:val="00FC536B"/>
    <w:rsid w:val="00FC58B2"/>
    <w:rsid w:val="00FC7429"/>
    <w:rsid w:val="00FC7433"/>
    <w:rsid w:val="00FC7651"/>
    <w:rsid w:val="00FD07F6"/>
    <w:rsid w:val="00FD0EF6"/>
    <w:rsid w:val="00FD1263"/>
    <w:rsid w:val="00FD1359"/>
    <w:rsid w:val="00FD15BE"/>
    <w:rsid w:val="00FD1EC8"/>
    <w:rsid w:val="00FD2187"/>
    <w:rsid w:val="00FD47ED"/>
    <w:rsid w:val="00FD4907"/>
    <w:rsid w:val="00FD5337"/>
    <w:rsid w:val="00FD5407"/>
    <w:rsid w:val="00FD543B"/>
    <w:rsid w:val="00FD61F8"/>
    <w:rsid w:val="00FD74DB"/>
    <w:rsid w:val="00FD7660"/>
    <w:rsid w:val="00FD7907"/>
    <w:rsid w:val="00FE0599"/>
    <w:rsid w:val="00FE0655"/>
    <w:rsid w:val="00FE1E19"/>
    <w:rsid w:val="00FE1F5A"/>
    <w:rsid w:val="00FE2365"/>
    <w:rsid w:val="00FE247B"/>
    <w:rsid w:val="00FE37D7"/>
    <w:rsid w:val="00FE40B1"/>
    <w:rsid w:val="00FE48B1"/>
    <w:rsid w:val="00FE4C7B"/>
    <w:rsid w:val="00FE658D"/>
    <w:rsid w:val="00FE6904"/>
    <w:rsid w:val="00FE7336"/>
    <w:rsid w:val="00FE787C"/>
    <w:rsid w:val="00FF1078"/>
    <w:rsid w:val="00FF185F"/>
    <w:rsid w:val="00FF4156"/>
    <w:rsid w:val="00FF45A5"/>
    <w:rsid w:val="00FF4D21"/>
    <w:rsid w:val="00FF5581"/>
    <w:rsid w:val="00FF5C91"/>
    <w:rsid w:val="00FF71BD"/>
    <w:rsid w:val="00FF7DCB"/>
    <w:rsid w:val="00FF7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436E15C"/>
  <w15:docId w15:val="{018F6B64-DD4A-4509-BF6F-29468127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74106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37410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37410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link w:val="Heading3Char"/>
    <w:qFormat/>
    <w:rsid w:val="00374106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374106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374106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74106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74106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7410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7410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74106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74106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374106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374106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74106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74106"/>
    <w:pPr>
      <w:ind w:left="1418" w:hanging="1418"/>
    </w:pPr>
  </w:style>
  <w:style w:type="paragraph" w:styleId="TOC3">
    <w:name w:val="toc 3"/>
    <w:basedOn w:val="TOC2"/>
    <w:semiHidden/>
    <w:rsid w:val="00374106"/>
    <w:pPr>
      <w:ind w:left="1134" w:hanging="1134"/>
    </w:pPr>
  </w:style>
  <w:style w:type="paragraph" w:styleId="TOC2">
    <w:name w:val="toc 2"/>
    <w:basedOn w:val="TOC1"/>
    <w:semiHidden/>
    <w:rsid w:val="00374106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74106"/>
    <w:pPr>
      <w:ind w:left="284"/>
    </w:pPr>
  </w:style>
  <w:style w:type="paragraph" w:styleId="Index1">
    <w:name w:val="index 1"/>
    <w:basedOn w:val="Normal"/>
    <w:semiHidden/>
    <w:rsid w:val="00374106"/>
    <w:pPr>
      <w:keepLines/>
      <w:spacing w:after="0"/>
    </w:pPr>
  </w:style>
  <w:style w:type="paragraph" w:styleId="DocumentMap">
    <w:name w:val="Document Map"/>
    <w:basedOn w:val="Normal"/>
    <w:semiHidden/>
    <w:rsid w:val="00374106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74106"/>
    <w:pPr>
      <w:ind w:left="851"/>
    </w:pPr>
  </w:style>
  <w:style w:type="paragraph" w:styleId="ListNumber">
    <w:name w:val="List Number"/>
    <w:basedOn w:val="List"/>
    <w:rsid w:val="00374106"/>
  </w:style>
  <w:style w:type="paragraph" w:styleId="List">
    <w:name w:val="List"/>
    <w:basedOn w:val="Normal"/>
    <w:rsid w:val="00374106"/>
    <w:pPr>
      <w:ind w:left="568" w:hanging="284"/>
    </w:pPr>
  </w:style>
  <w:style w:type="paragraph" w:styleId="Header">
    <w:name w:val="header"/>
    <w:rsid w:val="0037410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374106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74106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374106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374106"/>
    <w:pPr>
      <w:ind w:left="1418" w:hanging="1418"/>
    </w:pPr>
  </w:style>
  <w:style w:type="paragraph" w:styleId="TOC6">
    <w:name w:val="toc 6"/>
    <w:basedOn w:val="TOC5"/>
    <w:next w:val="Normal"/>
    <w:semiHidden/>
    <w:rsid w:val="00374106"/>
    <w:pPr>
      <w:ind w:left="1985" w:hanging="1985"/>
    </w:pPr>
  </w:style>
  <w:style w:type="paragraph" w:styleId="TOC7">
    <w:name w:val="toc 7"/>
    <w:basedOn w:val="TOC6"/>
    <w:next w:val="Normal"/>
    <w:semiHidden/>
    <w:rsid w:val="00374106"/>
    <w:pPr>
      <w:ind w:left="2268" w:hanging="2268"/>
    </w:pPr>
  </w:style>
  <w:style w:type="paragraph" w:styleId="ListBullet2">
    <w:name w:val="List Bullet 2"/>
    <w:basedOn w:val="ListBullet"/>
    <w:rsid w:val="00374106"/>
    <w:pPr>
      <w:numPr>
        <w:numId w:val="6"/>
      </w:numPr>
    </w:pPr>
  </w:style>
  <w:style w:type="paragraph" w:styleId="ListBullet">
    <w:name w:val="List Bullet"/>
    <w:basedOn w:val="BodyText"/>
    <w:rsid w:val="00374106"/>
    <w:pPr>
      <w:numPr>
        <w:numId w:val="5"/>
      </w:numPr>
    </w:pPr>
  </w:style>
  <w:style w:type="paragraph" w:styleId="ListBullet3">
    <w:name w:val="List Bullet 3"/>
    <w:basedOn w:val="ListBullet2"/>
    <w:rsid w:val="00374106"/>
    <w:pPr>
      <w:numPr>
        <w:numId w:val="7"/>
      </w:numPr>
    </w:pPr>
  </w:style>
  <w:style w:type="paragraph" w:customStyle="1" w:styleId="EQ">
    <w:name w:val="EQ"/>
    <w:basedOn w:val="Normal"/>
    <w:next w:val="Normal"/>
    <w:rsid w:val="00374106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74106"/>
    <w:pPr>
      <w:ind w:left="851"/>
    </w:pPr>
  </w:style>
  <w:style w:type="paragraph" w:styleId="List3">
    <w:name w:val="List 3"/>
    <w:basedOn w:val="List2"/>
    <w:rsid w:val="00374106"/>
    <w:pPr>
      <w:ind w:left="1135"/>
    </w:pPr>
  </w:style>
  <w:style w:type="paragraph" w:styleId="List4">
    <w:name w:val="List 4"/>
    <w:basedOn w:val="List3"/>
    <w:rsid w:val="00374106"/>
    <w:pPr>
      <w:ind w:left="1418"/>
    </w:pPr>
  </w:style>
  <w:style w:type="paragraph" w:styleId="List5">
    <w:name w:val="List 5"/>
    <w:basedOn w:val="List4"/>
    <w:rsid w:val="00374106"/>
    <w:pPr>
      <w:ind w:left="1702"/>
    </w:pPr>
  </w:style>
  <w:style w:type="paragraph" w:customStyle="1" w:styleId="EditorsNote">
    <w:name w:val="Editor's Note"/>
    <w:basedOn w:val="Normal"/>
    <w:rsid w:val="00374106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74106"/>
    <w:pPr>
      <w:numPr>
        <w:numId w:val="8"/>
      </w:numPr>
    </w:pPr>
  </w:style>
  <w:style w:type="paragraph" w:styleId="ListBullet5">
    <w:name w:val="List Bullet 5"/>
    <w:basedOn w:val="ListBullet4"/>
    <w:rsid w:val="00374106"/>
    <w:pPr>
      <w:numPr>
        <w:numId w:val="4"/>
      </w:numPr>
    </w:pPr>
  </w:style>
  <w:style w:type="paragraph" w:styleId="Footer">
    <w:name w:val="footer"/>
    <w:basedOn w:val="Header"/>
    <w:semiHidden/>
    <w:rsid w:val="00374106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74106"/>
    <w:pPr>
      <w:numPr>
        <w:numId w:val="2"/>
      </w:numPr>
    </w:pPr>
  </w:style>
  <w:style w:type="paragraph" w:styleId="BalloonText">
    <w:name w:val="Balloon Text"/>
    <w:basedOn w:val="Normal"/>
    <w:semiHidden/>
    <w:rsid w:val="00374106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374106"/>
  </w:style>
  <w:style w:type="paragraph" w:styleId="BodyText">
    <w:name w:val="Body Text"/>
    <w:basedOn w:val="Normal"/>
    <w:link w:val="BodyTextChar"/>
    <w:qFormat/>
    <w:rsid w:val="00374106"/>
  </w:style>
  <w:style w:type="character" w:styleId="Hyperlink">
    <w:name w:val="Hyperlink"/>
    <w:uiPriority w:val="99"/>
    <w:rsid w:val="00374106"/>
    <w:rPr>
      <w:color w:val="0000FF"/>
      <w:u w:val="single"/>
      <w:lang w:val="en-GB"/>
    </w:rPr>
  </w:style>
  <w:style w:type="character" w:styleId="FollowedHyperlink">
    <w:name w:val="FollowedHyperlink"/>
    <w:semiHidden/>
    <w:rsid w:val="00374106"/>
    <w:rPr>
      <w:color w:val="FF0000"/>
      <w:u w:val="single"/>
    </w:rPr>
  </w:style>
  <w:style w:type="character" w:styleId="CommentReference">
    <w:name w:val="annotation reference"/>
    <w:rsid w:val="00374106"/>
    <w:rPr>
      <w:sz w:val="16"/>
      <w:szCs w:val="16"/>
    </w:rPr>
  </w:style>
  <w:style w:type="paragraph" w:styleId="CommentText">
    <w:name w:val="annotation text"/>
    <w:basedOn w:val="Normal"/>
    <w:link w:val="CommentTextChar"/>
    <w:rsid w:val="00374106"/>
  </w:style>
  <w:style w:type="paragraph" w:styleId="CommentSubject">
    <w:name w:val="annotation subject"/>
    <w:basedOn w:val="CommentText"/>
    <w:next w:val="CommentText"/>
    <w:semiHidden/>
    <w:rsid w:val="00374106"/>
    <w:rPr>
      <w:b/>
      <w:bCs/>
    </w:rPr>
  </w:style>
  <w:style w:type="character" w:customStyle="1" w:styleId="Heading1Char">
    <w:name w:val="Heading 1 Char"/>
    <w:link w:val="Heading1"/>
    <w:rsid w:val="00374106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link w:val="B1Zchn"/>
    <w:rsid w:val="00374106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374106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74106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74106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374106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74106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374106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74106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74106"/>
    <w:pPr>
      <w:spacing w:after="0"/>
    </w:pPr>
  </w:style>
  <w:style w:type="paragraph" w:customStyle="1" w:styleId="TAL">
    <w:name w:val="TAL"/>
    <w:basedOn w:val="Normal"/>
    <w:link w:val="TALChar"/>
    <w:rsid w:val="00374106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74106"/>
    <w:pPr>
      <w:jc w:val="center"/>
    </w:pPr>
  </w:style>
  <w:style w:type="paragraph" w:customStyle="1" w:styleId="TAH">
    <w:name w:val="TAH"/>
    <w:basedOn w:val="TAC"/>
    <w:link w:val="TAHCar"/>
    <w:rsid w:val="00374106"/>
    <w:rPr>
      <w:b/>
    </w:rPr>
  </w:style>
  <w:style w:type="paragraph" w:customStyle="1" w:styleId="TAN">
    <w:name w:val="TAN"/>
    <w:basedOn w:val="TAL"/>
    <w:rsid w:val="00374106"/>
    <w:pPr>
      <w:ind w:left="851" w:hanging="851"/>
    </w:pPr>
  </w:style>
  <w:style w:type="paragraph" w:customStyle="1" w:styleId="TAR">
    <w:name w:val="TAR"/>
    <w:basedOn w:val="TAL"/>
    <w:rsid w:val="00374106"/>
    <w:pPr>
      <w:jc w:val="right"/>
    </w:pPr>
  </w:style>
  <w:style w:type="paragraph" w:customStyle="1" w:styleId="TH">
    <w:name w:val="TH"/>
    <w:basedOn w:val="Normal"/>
    <w:link w:val="THChar"/>
    <w:rsid w:val="00374106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74106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74106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7410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7410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7410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7410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74106"/>
  </w:style>
  <w:style w:type="paragraph" w:customStyle="1" w:styleId="ZH">
    <w:name w:val="ZH"/>
    <w:rsid w:val="0037410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37410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7410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7410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74106"/>
    <w:pPr>
      <w:framePr w:wrap="notBeside" w:y="16161"/>
    </w:pPr>
  </w:style>
  <w:style w:type="paragraph" w:customStyle="1" w:styleId="FP">
    <w:name w:val="FP"/>
    <w:basedOn w:val="Normal"/>
    <w:rsid w:val="00374106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74106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74106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374106"/>
    <w:pPr>
      <w:ind w:left="800" w:hanging="200"/>
    </w:p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0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="Times New Roman" w:hAnsi="Times New Roman"/>
      <w:b/>
      <w:bCs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0D1880"/>
    <w:rPr>
      <w:color w:val="808080"/>
    </w:rPr>
  </w:style>
  <w:style w:type="paragraph" w:customStyle="1" w:styleId="IvDbodytext">
    <w:name w:val="IvD bodytext"/>
    <w:basedOn w:val="BodyText"/>
    <w:link w:val="IvDbodytextChar"/>
    <w:qFormat/>
    <w:rsid w:val="001E0DE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1E0DEF"/>
    <w:rPr>
      <w:rFonts w:ascii="Arial" w:hAnsi="Arial"/>
      <w:spacing w:val="2"/>
      <w:lang w:val="en-GB" w:eastAsia="zh-CN"/>
    </w:rPr>
  </w:style>
  <w:style w:type="table" w:styleId="TableGrid">
    <w:name w:val="Table Grid"/>
    <w:basedOn w:val="TableNormal"/>
    <w:rsid w:val="009F0C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"/>
    <w:rsid w:val="00D06D6F"/>
    <w:rPr>
      <w:rFonts w:ascii="Times New Roman" w:hAnsi="Times New Roman"/>
      <w:lang w:val="en-GB" w:eastAsia="zh-C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7965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796573"/>
    <w:rPr>
      <w:rFonts w:ascii="Arial" w:hAnsi="Arial"/>
      <w:i/>
      <w:color w:val="7F7F7F" w:themeColor="text1" w:themeTint="80"/>
      <w:spacing w:val="2"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2E6401"/>
    <w:rPr>
      <w:rFonts w:ascii="Arial" w:hAnsi="Arial" w:cs="Arial"/>
      <w:sz w:val="24"/>
      <w:szCs w:val="28"/>
      <w:lang w:val="en-GB" w:eastAsia="zh-CN"/>
    </w:rPr>
  </w:style>
  <w:style w:type="paragraph" w:customStyle="1" w:styleId="bullet1">
    <w:name w:val="bullet1"/>
    <w:basedOn w:val="Normal"/>
    <w:link w:val="bullet1Char"/>
    <w:qFormat/>
    <w:rsid w:val="00D641A6"/>
    <w:pPr>
      <w:numPr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Calibri" w:eastAsia="SimSun" w:hAnsi="Calibri"/>
      <w:kern w:val="2"/>
      <w:sz w:val="24"/>
      <w:szCs w:val="24"/>
    </w:rPr>
  </w:style>
  <w:style w:type="paragraph" w:customStyle="1" w:styleId="bullet2">
    <w:name w:val="bullet2"/>
    <w:basedOn w:val="Normal"/>
    <w:link w:val="bullet2Char"/>
    <w:qFormat/>
    <w:rsid w:val="00D641A6"/>
    <w:pPr>
      <w:numPr>
        <w:ilvl w:val="1"/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SimSun" w:hAnsi="Times"/>
      <w:kern w:val="2"/>
      <w:sz w:val="24"/>
      <w:szCs w:val="24"/>
    </w:rPr>
  </w:style>
  <w:style w:type="character" w:customStyle="1" w:styleId="bullet1Char">
    <w:name w:val="bullet1 Char"/>
    <w:link w:val="bullet1"/>
    <w:rsid w:val="00D641A6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Normal"/>
    <w:link w:val="bullet3Char"/>
    <w:qFormat/>
    <w:rsid w:val="00D641A6"/>
    <w:pPr>
      <w:numPr>
        <w:ilvl w:val="2"/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Cs w:val="24"/>
      <w:lang w:eastAsia="en-US"/>
    </w:rPr>
  </w:style>
  <w:style w:type="character" w:customStyle="1" w:styleId="bullet2Char">
    <w:name w:val="bullet2 Char"/>
    <w:link w:val="bullet2"/>
    <w:rsid w:val="00D641A6"/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ullet4">
    <w:name w:val="bullet4"/>
    <w:basedOn w:val="Normal"/>
    <w:qFormat/>
    <w:rsid w:val="00D641A6"/>
    <w:pPr>
      <w:numPr>
        <w:ilvl w:val="3"/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Cs w:val="24"/>
      <w:lang w:eastAsia="en-US"/>
    </w:rPr>
  </w:style>
  <w:style w:type="paragraph" w:customStyle="1" w:styleId="text">
    <w:name w:val="text"/>
    <w:basedOn w:val="Normal"/>
    <w:link w:val="textChar"/>
    <w:qFormat/>
    <w:rsid w:val="00D641A6"/>
    <w:pPr>
      <w:widowControl w:val="0"/>
      <w:overflowPunct/>
      <w:autoSpaceDE/>
      <w:autoSpaceDN/>
      <w:adjustRightInd/>
      <w:spacing w:after="240"/>
      <w:textAlignment w:val="auto"/>
    </w:pPr>
    <w:rPr>
      <w:rFonts w:ascii="Calibri" w:eastAsia="SimSun" w:hAnsi="Calibri"/>
      <w:kern w:val="2"/>
      <w:sz w:val="24"/>
      <w:lang w:val="en-US"/>
    </w:rPr>
  </w:style>
  <w:style w:type="character" w:customStyle="1" w:styleId="textChar">
    <w:name w:val="text Char"/>
    <w:link w:val="text"/>
    <w:rsid w:val="00D641A6"/>
    <w:rPr>
      <w:rFonts w:ascii="Calibri" w:eastAsia="SimSun" w:hAnsi="Calibri"/>
      <w:kern w:val="2"/>
      <w:sz w:val="24"/>
      <w:lang w:eastAsia="zh-CN"/>
    </w:rPr>
  </w:style>
  <w:style w:type="character" w:customStyle="1" w:styleId="bullet3Char">
    <w:name w:val="bullet3 Char"/>
    <w:link w:val="bullet3"/>
    <w:rsid w:val="00D641A6"/>
    <w:rPr>
      <w:rFonts w:ascii="Times" w:eastAsia="Batang" w:hAnsi="Times"/>
      <w:szCs w:val="24"/>
      <w:lang w:val="en-GB"/>
    </w:rPr>
  </w:style>
  <w:style w:type="character" w:customStyle="1" w:styleId="THChar">
    <w:name w:val="TH Char"/>
    <w:link w:val="TH"/>
    <w:rsid w:val="00EB39AA"/>
    <w:rPr>
      <w:rFonts w:ascii="Times New Roman" w:hAnsi="Times New Roman"/>
      <w:b/>
      <w:lang w:val="en-GB"/>
    </w:rPr>
  </w:style>
  <w:style w:type="character" w:customStyle="1" w:styleId="TACChar">
    <w:name w:val="TAC Char"/>
    <w:link w:val="TAC"/>
    <w:locked/>
    <w:rsid w:val="00EB39AA"/>
    <w:rPr>
      <w:rFonts w:ascii="Times New Roman" w:hAnsi="Times New Roman"/>
      <w:sz w:val="18"/>
      <w:lang w:val="en-GB"/>
    </w:rPr>
  </w:style>
  <w:style w:type="character" w:customStyle="1" w:styleId="TAHCar">
    <w:name w:val="TAH Car"/>
    <w:link w:val="TAH"/>
    <w:qFormat/>
    <w:rsid w:val="00EB39AA"/>
    <w:rPr>
      <w:rFonts w:ascii="Times New Roman" w:hAnsi="Times New Roman"/>
      <w:b/>
      <w:sz w:val="18"/>
      <w:lang w:val="en-GB"/>
    </w:rPr>
  </w:style>
  <w:style w:type="character" w:customStyle="1" w:styleId="B1Zchn">
    <w:name w:val="B1 Zchn"/>
    <w:link w:val="B1"/>
    <w:rsid w:val="00EB39AA"/>
    <w:rPr>
      <w:rFonts w:ascii="Times New Roman" w:hAnsi="Times New Roman"/>
      <w:lang w:val="en-GB"/>
    </w:rPr>
  </w:style>
  <w:style w:type="character" w:customStyle="1" w:styleId="B10">
    <w:name w:val="B1 (文字)"/>
    <w:qFormat/>
    <w:locked/>
    <w:rsid w:val="00072530"/>
    <w:rPr>
      <w:lang w:val="en-GB"/>
    </w:rPr>
  </w:style>
  <w:style w:type="character" w:customStyle="1" w:styleId="CommentTextChar">
    <w:name w:val="Comment Text Char"/>
    <w:link w:val="CommentText"/>
    <w:rsid w:val="00F2136A"/>
    <w:rPr>
      <w:rFonts w:ascii="Times New Roman" w:hAnsi="Times New Roman"/>
      <w:lang w:val="en-GB" w:eastAsia="zh-CN"/>
    </w:rPr>
  </w:style>
  <w:style w:type="character" w:customStyle="1" w:styleId="B2Char">
    <w:name w:val="B2 Char"/>
    <w:link w:val="B2"/>
    <w:rsid w:val="0077381A"/>
    <w:rPr>
      <w:rFonts w:ascii="Times New Roman" w:hAnsi="Times New Roman"/>
      <w:lang w:val="en-GB"/>
    </w:rPr>
  </w:style>
  <w:style w:type="character" w:customStyle="1" w:styleId="B1Char1">
    <w:name w:val="B1 Char1"/>
    <w:rsid w:val="00F66BCF"/>
    <w:rPr>
      <w:lang w:val="en-GB" w:eastAsia="en-US"/>
    </w:rPr>
  </w:style>
  <w:style w:type="paragraph" w:styleId="Revision">
    <w:name w:val="Revision"/>
    <w:hidden/>
    <w:uiPriority w:val="99"/>
    <w:semiHidden/>
    <w:rsid w:val="00234CA0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rsid w:val="00803122"/>
    <w:pPr>
      <w:widowControl w:val="0"/>
      <w:numPr>
        <w:numId w:val="12"/>
      </w:numPr>
      <w:tabs>
        <w:tab w:val="clear" w:pos="992"/>
        <w:tab w:val="left" w:pos="2205"/>
      </w:tabs>
      <w:spacing w:after="0"/>
      <w:ind w:left="200" w:firstLine="0"/>
    </w:pPr>
    <w:rPr>
      <w:kern w:val="2"/>
      <w:lang w:val="en-US" w:eastAsia="ja-JP"/>
    </w:rPr>
  </w:style>
  <w:style w:type="character" w:customStyle="1" w:styleId="BodyTextIndent2Char">
    <w:name w:val="Body Text Indent 2 Char"/>
    <w:basedOn w:val="DefaultParagraphFont"/>
    <w:link w:val="BodyTextIndent2"/>
    <w:rsid w:val="00803122"/>
    <w:rPr>
      <w:rFonts w:ascii="Times New Roman" w:hAnsi="Times New Roman"/>
      <w:kern w:val="2"/>
      <w:lang w:eastAsia="ja-JP"/>
    </w:rPr>
  </w:style>
  <w:style w:type="paragraph" w:customStyle="1" w:styleId="textintend1">
    <w:name w:val="text intend 1"/>
    <w:basedOn w:val="text"/>
    <w:rsid w:val="00347233"/>
    <w:pPr>
      <w:widowControl/>
      <w:numPr>
        <w:numId w:val="13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kern w:val="0"/>
      <w:lang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07398C"/>
    <w:rPr>
      <w:rFonts w:ascii="Times New Roman" w:hAnsi="Times New Roman"/>
      <w:b/>
      <w:bCs/>
      <w:lang w:val="en-GB" w:eastAsia="zh-CN"/>
    </w:rPr>
  </w:style>
  <w:style w:type="character" w:customStyle="1" w:styleId="TALChar">
    <w:name w:val="TAL Char"/>
    <w:link w:val="TAL"/>
    <w:locked/>
    <w:rsid w:val="00CB3AE2"/>
    <w:rPr>
      <w:rFonts w:ascii="Times New Roman" w:hAnsi="Times New Roman"/>
      <w:sz w:val="18"/>
      <w:lang w:val="en-GB"/>
    </w:rPr>
  </w:style>
  <w:style w:type="character" w:customStyle="1" w:styleId="Heading2Char">
    <w:name w:val="Heading 2 Char"/>
    <w:link w:val="Heading2"/>
    <w:rsid w:val="00DD7BA9"/>
    <w:rPr>
      <w:rFonts w:ascii="Arial" w:hAnsi="Arial" w:cs="Arial"/>
      <w:sz w:val="28"/>
      <w:szCs w:val="3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8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3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5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040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51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103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535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3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1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795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58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85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420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240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27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4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902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28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89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936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5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9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245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18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851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640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508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1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3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41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560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51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99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09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640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28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04715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1676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467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28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241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49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977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12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2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0363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05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shiwga\Document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9" ma:contentTypeDescription="Create a new document." ma:contentTypeScope="" ma:versionID="e37e0b87a9bdf62909eb78b3bfb7a7fe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b204e373b8ffec1ef05cc717c7bed20e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FEAE05-3DB7-4A92-8797-275559FA12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295ADB-4992-4D79-BB1A-9381240871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DBC37C-748D-4B86-87E4-89E766AA4C10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elements/1.1/"/>
    <ds:schemaRef ds:uri="9b239327-9e80-40e4-b1b7-4394fed77a33"/>
    <ds:schemaRef ds:uri="2f282d3b-eb4a-4b09-b61f-b9593442e286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9D4D7D67-0D15-4821-BD5A-81C215A409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17</TotalTime>
  <Pages>5</Pages>
  <Words>1337</Words>
  <Characters>7209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Lars Lindbom</dc:creator>
  <cp:keywords>3GPP; Ericsson; TDoc</cp:keywords>
  <cp:lastModifiedBy>Mattias Frenne</cp:lastModifiedBy>
  <cp:revision>16</cp:revision>
  <cp:lastPrinted>2008-01-31T15:09:00Z</cp:lastPrinted>
  <dcterms:created xsi:type="dcterms:W3CDTF">2019-03-26T03:40:00Z</dcterms:created>
  <dcterms:modified xsi:type="dcterms:W3CDTF">2019-03-29T15:21:00Z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dlc_DocIdItemGuid">
    <vt:lpwstr>1e9bf1cf-7dc4-4656-b173-6f22c25040ed</vt:lpwstr>
  </property>
  <property fmtid="{D5CDD505-2E9C-101B-9397-08002B2CF9AE}" pid="4" name="ContentTypeId">
    <vt:lpwstr>0x010100F3E9551B3FDDA24EBF0A209BAAD637CA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2;#GFTE ER Radio Access Technologies|692a7af5-c1f7-4d68-b1ab-a7920dfecb78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AuthorIds_UIVersion_4">
    <vt:lpwstr>395,202</vt:lpwstr>
  </property>
  <property fmtid="{D5CDD505-2E9C-101B-9397-08002B2CF9AE}" pid="15" name="AuthorIds_UIVersion_6">
    <vt:lpwstr>206</vt:lpwstr>
  </property>
</Properties>
</file>